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154" w:rsidRDefault="0056712D" w:rsidP="0056712D">
      <w:pPr>
        <w:pStyle w:val="Titre1"/>
      </w:pPr>
      <w:r>
        <w:t>Graphe des liaisons :</w:t>
      </w:r>
    </w:p>
    <w:tbl>
      <w:tblPr>
        <w:tblStyle w:val="Grille"/>
        <w:tblW w:w="0" w:type="auto"/>
        <w:tblInd w:w="108" w:type="dxa"/>
        <w:tblLook w:val="04A0" w:firstRow="1" w:lastRow="0" w:firstColumn="1" w:lastColumn="0" w:noHBand="0" w:noVBand="1"/>
      </w:tblPr>
      <w:tblGrid>
        <w:gridCol w:w="1372"/>
        <w:gridCol w:w="1432"/>
        <w:gridCol w:w="1432"/>
        <w:gridCol w:w="1732"/>
      </w:tblGrid>
      <w:tr w:rsidR="0056712D" w:rsidRPr="00EA0205" w:rsidTr="0056712D">
        <w:trPr>
          <w:trHeight w:val="666"/>
        </w:trPr>
        <w:tc>
          <w:tcPr>
            <w:tcW w:w="137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{I}</w:t>
            </w:r>
          </w:p>
        </w:tc>
        <w:tc>
          <w:tcPr>
            <w:tcW w:w="143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{II}</w:t>
            </w:r>
          </w:p>
        </w:tc>
        <w:tc>
          <w:tcPr>
            <w:tcW w:w="173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11801F6" wp14:editId="511022E4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-78740</wp:posOffset>
                      </wp:positionV>
                      <wp:extent cx="2606040" cy="1623060"/>
                      <wp:effectExtent l="0" t="0" r="0" b="2540"/>
                      <wp:wrapNone/>
                      <wp:docPr id="9" name="Grouper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06040" cy="1623060"/>
                                <a:chOff x="0" y="0"/>
                                <a:chExt cx="2606040" cy="1623060"/>
                              </a:xfrm>
                            </wpg:grpSpPr>
                            <wpg:grpSp>
                              <wpg:cNvPr id="369" name="Grouper 369"/>
                              <wpg:cNvGrpSpPr/>
                              <wpg:grpSpPr>
                                <a:xfrm>
                                  <a:off x="108585" y="0"/>
                                  <a:ext cx="2120265" cy="1375410"/>
                                  <a:chOff x="160020" y="0"/>
                                  <a:chExt cx="2120265" cy="1375410"/>
                                </a:xfrm>
                              </wpg:grpSpPr>
                              <wps:wsp>
                                <wps:cNvPr id="362" name="Ellipse 362"/>
                                <wps:cNvSpPr/>
                                <wps:spPr>
                                  <a:xfrm>
                                    <a:off x="1049655" y="0"/>
                                    <a:ext cx="361950" cy="3619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6712D" w:rsidRPr="00A51C68" w:rsidRDefault="0056712D" w:rsidP="0056712D">
                                      <w:pPr>
                                        <w:jc w:val="center"/>
                                      </w:pPr>
                                      <w:r w:rsidRPr="00A51C68">
                                        <w:t>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3" name="Ellipse 363"/>
                                <wps:cNvSpPr/>
                                <wps:spPr>
                                  <a:xfrm>
                                    <a:off x="160020" y="1000125"/>
                                    <a:ext cx="361950" cy="3619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3366FF"/>
                                  </a:solid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6712D" w:rsidRPr="00A51C68" w:rsidRDefault="0056712D" w:rsidP="0056712D">
                                      <w:pPr>
                                        <w:jc w:val="center"/>
                                      </w:pPr>
                                      <w:r w:rsidRPr="00A51C68">
                                        <w:t>II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4" name="Ellipse 364"/>
                                <wps:cNvSpPr/>
                                <wps:spPr>
                                  <a:xfrm>
                                    <a:off x="1918335" y="1013460"/>
                                    <a:ext cx="361950" cy="3619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8000"/>
                                  </a:solid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6712D" w:rsidRPr="00A51C68" w:rsidRDefault="0056712D" w:rsidP="0056712D">
                                      <w:pPr>
                                        <w:jc w:val="center"/>
                                      </w:pPr>
                                      <w:r w:rsidRPr="00A51C68">
                                        <w:t>III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5" name="Connecteur droit 365"/>
                                <wps:cNvCnPr>
                                  <a:stCxn id="362" idx="3"/>
                                  <a:endCxn id="363" idx="7"/>
                                </wps:cNvCnPr>
                                <wps:spPr>
                                  <a:xfrm flipH="1">
                                    <a:off x="468964" y="308944"/>
                                    <a:ext cx="633697" cy="744187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6" name="Connecteur droit 366"/>
                                <wps:cNvCnPr>
                                  <a:stCxn id="362" idx="5"/>
                                  <a:endCxn id="364" idx="1"/>
                                </wps:cNvCnPr>
                                <wps:spPr>
                                  <a:xfrm>
                                    <a:off x="1358599" y="308944"/>
                                    <a:ext cx="612742" cy="757522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7" name="Connecteur droit 367"/>
                                <wps:cNvCnPr>
                                  <a:stCxn id="364" idx="2"/>
                                  <a:endCxn id="363" idx="6"/>
                                </wps:cNvCnPr>
                                <wps:spPr>
                                  <a:xfrm flipH="1" flipV="1">
                                    <a:off x="521970" y="1181100"/>
                                    <a:ext cx="1396365" cy="1333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" name="Zone de texte 5"/>
                              <wps:cNvSpPr txBox="1"/>
                              <wps:spPr>
                                <a:xfrm>
                                  <a:off x="1520190" y="428625"/>
                                  <a:ext cx="108585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6712D" w:rsidRDefault="0056712D" w:rsidP="0056712D">
                                    <w:r>
                                      <w:t>Pivot d’axe 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Zone de texte 7"/>
                              <wps:cNvSpPr txBox="1"/>
                              <wps:spPr>
                                <a:xfrm>
                                  <a:off x="0" y="320040"/>
                                  <a:ext cx="941070" cy="434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6712D" w:rsidRDefault="0056712D" w:rsidP="0056712D">
                                    <w:r>
                                      <w:t>Glissière d’axe 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Zone de texte 8"/>
                              <wps:cNvSpPr txBox="1"/>
                              <wps:spPr>
                                <a:xfrm>
                                  <a:off x="579120" y="1188720"/>
                                  <a:ext cx="941070" cy="434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6712D" w:rsidRDefault="0056712D" w:rsidP="0056712D">
                                    <w:r>
                                      <w:t>Hélicoïdale d’axe 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r 9" o:spid="_x0000_s1026" style="position:absolute;left:0;text-align:left;margin-left:117.6pt;margin-top:-6.15pt;width:205.2pt;height:127.8pt;z-index:251659264;mso-width-relative:margin;mso-height-relative:margin" coordsize="2606040,16230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">
                      <v:group id="Grouper 369" o:spid="_x0000_s1027" style="position:absolute;left:108585;width:2120265;height:1375410" coordorigin="160020" coordsize="2120265,137541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5biAxQAAANwAAAAPAAAAZHJzL2Rvd25yZXYueG1sRI9Bi8IwFITvwv6H8IS9&#10;adoVxa1GEXGXPYigLoi3R/Nsi81LaWJb/70RBI/DzHzDzJedKUVDtSssK4iHEQji1OqCMwX/x5/B&#10;FITzyBpLy6TgTg6Wi4/eHBNtW95Tc/CZCBB2CSrIva8SKV2ak0E3tBVx8C62NuiDrDOpa2wD3JTy&#10;K4om0mDBYSHHitY5pdfDzSj4bbFdjeJNs71e1vfzcbw7bWNS6rPfrWYgPHX+HX61/7SC0eQ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quW4gMUAAADcAAAA&#10;DwAAAAAAAAAAAAAAAACpAgAAZHJzL2Rvd25yZXYueG1sUEsFBgAAAAAEAAQA+gAAAJsDAAAAAA==&#10;">
                        <v:oval id="Ellipse 362" o:spid="_x0000_s1028" style="position:absolute;left:1049655;width:361950;height:3619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rjLkxQAA&#10;ANwAAAAPAAAAZHJzL2Rvd25yZXYueG1sRI9Ba8JAFITvhf6H5RV6kbpphCDRVaSkEMSDpoVeH9nn&#10;JjT7NmS3Mf57VxB6HGbmG2a9nWwnRhp861jB+zwBQVw73bJR8P31+bYE4QOyxs4xKbiSh+3m+WmN&#10;uXYXPtFYBSMihH2OCpoQ+lxKXzdk0c9dTxy9sxsshigHI/WAlwi3nUyTJJMWW44LDfb00VD9W/1Z&#10;BYeiWBazH1Nm++rkZqM5pmW2U+r1ZdqtQASawn/40S61gkWWwv1MPAJyc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OuMuTFAAAA3AAAAA8AAAAAAAAAAAAAAAAAlwIAAGRycy9k&#10;b3ducmV2LnhtbFBLBQYAAAAABAAEAPUAAACJAwAAAAA=&#10;" fillcolor="red" strokecolor="black [3200]" strokeweight="2pt">
                          <v:textbox inset="1mm,1mm,1mm,1mm">
                            <w:txbxContent>
                              <w:p w:rsidR="0056712D" w:rsidRPr="00A51C68" w:rsidRDefault="0056712D" w:rsidP="0056712D">
                                <w:pPr>
                                  <w:jc w:val="center"/>
                                </w:pPr>
                                <w:r w:rsidRPr="00A51C68">
                                  <w:t>I</w:t>
                                </w:r>
                              </w:p>
                            </w:txbxContent>
                          </v:textbox>
                        </v:oval>
                        <v:oval id="Ellipse 363" o:spid="_x0000_s1029" style="position:absolute;left:160020;top:1000125;width:361950;height:3619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NQ4HxQAA&#10;ANwAAAAPAAAAZHJzL2Rvd25yZXYueG1sRI9Ba8JAFITvgv9heUJvuomhoaSuIoViEVFMS8+P7GsS&#10;zL6N2VVjf70rCB6HmfmGmS1604gzda62rCCeRCCIC6trLhX8fH+O30A4j6yxsUwKruRgMR8OZphp&#10;e+E9nXNfigBhl6GCyvs2k9IVFRl0E9sSB+/PdgZ9kF0pdYeXADeNnEZRKg3WHBYqbOmjouKQn4yC&#10;/028SXdr3sZNcpzmr+XvcWWMUi+jfvkOwlPvn+FH+0srSNIE7mfCEZDz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A1DgfFAAAA3AAAAA8AAAAAAAAAAAAAAAAAlwIAAGRycy9k&#10;b3ducmV2LnhtbFBLBQYAAAAABAAEAPUAAACJAwAAAAA=&#10;" fillcolor="#36f" strokecolor="black [3200]" strokeweight="2pt">
                          <v:textbox inset="1mm,1mm,1mm,1mm">
                            <w:txbxContent>
                              <w:p w:rsidR="0056712D" w:rsidRPr="00A51C68" w:rsidRDefault="0056712D" w:rsidP="0056712D">
                                <w:pPr>
                                  <w:jc w:val="center"/>
                                </w:pPr>
                                <w:r w:rsidRPr="00A51C68">
                                  <w:t>II</w:t>
                                </w:r>
                              </w:p>
                            </w:txbxContent>
                          </v:textbox>
                        </v:oval>
                        <v:oval id="Ellipse 364" o:spid="_x0000_s1030" style="position:absolute;left:1918335;top:1013460;width:361950;height:3619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PoJtxQAA&#10;ANwAAAAPAAAAZHJzL2Rvd25yZXYueG1sRI9Ba8JAFITvBf/D8oTe6sZapEZXEWmoh0JJFPH4yL4k&#10;i9m3Ibtq/PfdQqHHYWa+YVabwbbiRr03jhVMJwkI4tJpw7WC4yF7eQfhA7LG1jEpeJCHzXr0tMJU&#10;uzvndCtCLSKEfYoKmhC6VEpfNmTRT1xHHL3K9RZDlH0tdY/3CLetfE2SubRoOC402NGuofJSXK2C&#10;6nz6ynL3sTAuz74Pn5UJfloo9TwetksQgYbwH/5r77WC2fwNfs/EIyDX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k+gm3FAAAA3AAAAA8AAAAAAAAAAAAAAAAAlwIAAGRycy9k&#10;b3ducmV2LnhtbFBLBQYAAAAABAAEAPUAAACJAwAAAAA=&#10;" fillcolor="green" strokecolor="black [3200]" strokeweight="2pt">
                          <v:textbox inset="1mm,1mm,1mm,1mm">
                            <w:txbxContent>
                              <w:p w:rsidR="0056712D" w:rsidRPr="00A51C68" w:rsidRDefault="0056712D" w:rsidP="0056712D">
                                <w:pPr>
                                  <w:jc w:val="center"/>
                                </w:pPr>
                                <w:r w:rsidRPr="00A51C68">
                                  <w:t>III</w:t>
                                </w:r>
                              </w:p>
                            </w:txbxContent>
                          </v:textbox>
                        </v:oval>
                        <v:line id="Connecteur droit 365" o:spid="_x0000_s1031" style="position:absolute;flip:x;visibility:visible;mso-wrap-style:square" from="468964,308944" to="1102661,105313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/ixg8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aTMbzOhCMgF0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M/ixg8UAAADcAAAADwAAAAAAAAAA&#10;AAAAAAChAgAAZHJzL2Rvd25yZXYueG1sUEsFBgAAAAAEAAQA+QAAAJMDAAAAAA==&#10;" strokecolor="black [3040]"/>
                        <v:line id="Connecteur droit 366" o:spid="_x0000_s1032" style="position:absolute;visibility:visible;mso-wrap-style:square" from="1358599,308944" to="1971341,10664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yj1YsIAAADcAAAADwAAAGRycy9kb3ducmV2LnhtbESPT2sCMRTE74LfITzBW81a6aKrUaRU&#10;WuzJf/fH5rm7uHlZk1TTb28KBY/DzPyGWayiacWNnG8sKxiPMhDEpdUNVwqOh83LFIQPyBpby6Tg&#10;lzyslv3eAgtt77yj2z5UIkHYF6igDqErpPRlTQb9yHbEyTtbZzAk6SqpHd4T3LTyNctyabDhtFBj&#10;R+81lZf9j0mU8elq5Odlhqet+3Yfkzy+xatSw0Fcz0EEiuEZ/m9/aQWTPIe/M+kIyOU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cyj1YsIAAADcAAAADwAAAAAAAAAAAAAA&#10;AAChAgAAZHJzL2Rvd25yZXYueG1sUEsFBgAAAAAEAAQA+QAAAJADAAAAAA==&#10;" strokecolor="black [3040]"/>
                        <v:line id="Connecteur droit 367" o:spid="_x0000_s1033" style="position:absolute;flip:x y;visibility:visible;mso-wrap-style:square" from="521970,1181100" to="1918335,11944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hIb2cYAAADcAAAADwAAAGRycy9kb3ducmV2LnhtbESPT2vCQBTE74LfYXmCl1I3tRAldRXx&#10;D9hTW20OvT2yzySYfZvurjH99t1CweMwM79hFqveNKIj52vLCp4mCQjiwuqaSwWfp/3jHIQPyBob&#10;y6TghzyslsPBAjNtb/xB3TGUIkLYZ6igCqHNpPRFRQb9xLbE0TtbZzBE6UqpHd4i3DRymiSpNFhz&#10;XKiwpU1FxeV4NQraeenSt+/3ZJdvu6/XB8pdbvZKjUf9+gVEoD7cw//tg1bwnM7g70w8AnL5C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4SG9nGAAAA3AAAAA8AAAAAAAAA&#10;AAAAAAAAoQIAAGRycy9kb3ducmV2LnhtbFBLBQYAAAAABAAEAPkAAACUAwAAAAA=&#10;" strokecolor="black [3040]"/>
                      </v:group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Zone de texte 5" o:spid="_x0000_s1034" type="#_x0000_t202" style="position:absolute;left:1520190;top:428625;width:1085850;height:28956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      <v:textbox>
                          <w:txbxContent>
                            <w:p w:rsidR="0056712D" w:rsidRDefault="0056712D" w:rsidP="0056712D">
                              <w:r>
                                <w:t>Pivot d’axe x</w:t>
                              </w:r>
                            </w:p>
                          </w:txbxContent>
                        </v:textbox>
                      </v:shape>
                      <v:shape id="Zone de texte 7" o:spid="_x0000_s1035" type="#_x0000_t202" style="position:absolute;top:320040;width:941070;height:4343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        <v:textbox>
                          <w:txbxContent>
                            <w:p w:rsidR="0056712D" w:rsidRDefault="0056712D" w:rsidP="0056712D">
                              <w:r>
                                <w:t>Glissière d’axe x</w:t>
                              </w:r>
                            </w:p>
                          </w:txbxContent>
                        </v:textbox>
                      </v:shape>
                      <v:shape id="Zone de texte 8" o:spid="_x0000_s1036" type="#_x0000_t202" style="position:absolute;left:579120;top:1188720;width:941070;height:4343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        <v:textbox>
                          <w:txbxContent>
                            <w:p w:rsidR="0056712D" w:rsidRDefault="0056712D" w:rsidP="0056712D">
                              <w:r>
                                <w:t>Hélicoïdale d’axe x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EA0205">
              <w:rPr>
                <w:b/>
                <w:sz w:val="28"/>
                <w:szCs w:val="28"/>
              </w:rPr>
              <w:t>{III}</w:t>
            </w:r>
          </w:p>
        </w:tc>
      </w:tr>
      <w:tr w:rsidR="0056712D" w:rsidRPr="00EA0205" w:rsidTr="0056712D">
        <w:trPr>
          <w:trHeight w:val="630"/>
        </w:trPr>
        <w:tc>
          <w:tcPr>
            <w:tcW w:w="137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{I}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:rsidR="0056712D" w:rsidRPr="00D73D57" w:rsidRDefault="0056712D" w:rsidP="00AF5F7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Glissière d’axe x</w:t>
            </w:r>
          </w:p>
        </w:tc>
        <w:tc>
          <w:tcPr>
            <w:tcW w:w="1732" w:type="dxa"/>
            <w:vAlign w:val="center"/>
          </w:tcPr>
          <w:p w:rsidR="0056712D" w:rsidRPr="00D73D57" w:rsidRDefault="0056712D" w:rsidP="00AF5F7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Pivot d’axe x</w:t>
            </w:r>
          </w:p>
        </w:tc>
      </w:tr>
      <w:tr w:rsidR="0056712D" w:rsidRPr="00EA0205" w:rsidTr="0056712D">
        <w:trPr>
          <w:trHeight w:val="666"/>
        </w:trPr>
        <w:tc>
          <w:tcPr>
            <w:tcW w:w="137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{II}</w:t>
            </w:r>
          </w:p>
        </w:tc>
        <w:tc>
          <w:tcPr>
            <w:tcW w:w="1432" w:type="dxa"/>
            <w:shd w:val="thinDiagStripe" w:color="auto" w:fill="auto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shd w:val="thinDiagStripe" w:color="auto" w:fill="auto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Hélicoïdale d’axe x</w:t>
            </w:r>
          </w:p>
        </w:tc>
      </w:tr>
      <w:tr w:rsidR="0056712D" w:rsidRPr="00EA0205" w:rsidTr="0056712D">
        <w:trPr>
          <w:trHeight w:val="630"/>
        </w:trPr>
        <w:tc>
          <w:tcPr>
            <w:tcW w:w="1372" w:type="dxa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{III}</w:t>
            </w:r>
          </w:p>
        </w:tc>
        <w:tc>
          <w:tcPr>
            <w:tcW w:w="1432" w:type="dxa"/>
            <w:shd w:val="thinDiagStripe" w:color="auto" w:fill="auto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shd w:val="thinDiagStripe" w:color="auto" w:fill="auto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6712D" w:rsidRDefault="0056712D" w:rsidP="0056712D"/>
    <w:p w:rsidR="0056712D" w:rsidRDefault="0056712D" w:rsidP="0056712D">
      <w:pPr>
        <w:pStyle w:val="Titre1"/>
      </w:pPr>
      <w:r>
        <w:t>Schéma cinématique :</w:t>
      </w:r>
    </w:p>
    <w:p w:rsidR="0056712D" w:rsidRDefault="0056712D" w:rsidP="0056712D"/>
    <w:p w:rsidR="0056712D" w:rsidRDefault="0056712D" w:rsidP="0056712D"/>
    <w:p w:rsidR="0056712D" w:rsidRDefault="0056712D" w:rsidP="0056712D"/>
    <w:p w:rsidR="0056712D" w:rsidRDefault="0056712D" w:rsidP="0056712D">
      <w:bookmarkStart w:id="0" w:name="_GoBack"/>
      <w:bookmarkEnd w:id="0"/>
    </w:p>
    <w:p w:rsidR="0056712D" w:rsidRDefault="0056712D" w:rsidP="0056712D">
      <w:pPr>
        <w:ind w:right="-1"/>
        <w:rPr>
          <w:sz w:val="22"/>
        </w:rPr>
      </w:pPr>
      <w:r>
        <w:rPr>
          <w:b/>
          <w:sz w:val="22"/>
        </w:rPr>
        <w:t>Schéma spatial (3D) :</w:t>
      </w: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  <w:r>
        <w:rPr>
          <w:b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005576A" wp14:editId="07F73E79">
                <wp:simplePos x="0" y="0"/>
                <wp:positionH relativeFrom="column">
                  <wp:posOffset>897255</wp:posOffset>
                </wp:positionH>
                <wp:positionV relativeFrom="paragraph">
                  <wp:posOffset>-607695</wp:posOffset>
                </wp:positionV>
                <wp:extent cx="5074920" cy="2328545"/>
                <wp:effectExtent l="0" t="0" r="30480" b="33655"/>
                <wp:wrapThrough wrapText="bothSides">
                  <wp:wrapPolygon edited="0">
                    <wp:start x="15676" y="0"/>
                    <wp:lineTo x="15784" y="4005"/>
                    <wp:lineTo x="13838" y="7775"/>
                    <wp:lineTo x="11459" y="7775"/>
                    <wp:lineTo x="1081" y="10838"/>
                    <wp:lineTo x="973" y="11781"/>
                    <wp:lineTo x="108" y="15315"/>
                    <wp:lineTo x="108" y="18849"/>
                    <wp:lineTo x="2162" y="20027"/>
                    <wp:lineTo x="6703" y="21677"/>
                    <wp:lineTo x="7135" y="21677"/>
                    <wp:lineTo x="9946" y="19085"/>
                    <wp:lineTo x="15351" y="19085"/>
                    <wp:lineTo x="17405" y="17907"/>
                    <wp:lineTo x="17514" y="15315"/>
                    <wp:lineTo x="17081" y="13666"/>
                    <wp:lineTo x="16432" y="11545"/>
                    <wp:lineTo x="20432" y="11545"/>
                    <wp:lineTo x="20541" y="7775"/>
                    <wp:lineTo x="21622" y="7540"/>
                    <wp:lineTo x="21622" y="1885"/>
                    <wp:lineTo x="17297" y="0"/>
                    <wp:lineTo x="15676" y="0"/>
                  </wp:wrapPolygon>
                </wp:wrapThrough>
                <wp:docPr id="26" name="Grouper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4920" cy="2328545"/>
                          <a:chOff x="-257159" y="0"/>
                          <a:chExt cx="5756894" cy="2641600"/>
                        </a:xfrm>
                      </wpg:grpSpPr>
                      <wpg:grpSp>
                        <wpg:cNvPr id="10" name="Grouper 10"/>
                        <wpg:cNvGrpSpPr/>
                        <wpg:grpSpPr>
                          <a:xfrm>
                            <a:off x="855980" y="216535"/>
                            <a:ext cx="4643755" cy="2425065"/>
                            <a:chOff x="0" y="0"/>
                            <a:chExt cx="2750820" cy="1436370"/>
                          </a:xfrm>
                        </wpg:grpSpPr>
                        <wps:wsp>
                          <wps:cNvPr id="688" name="Forme libre 688"/>
                          <wps:cNvSpPr/>
                          <wps:spPr>
                            <a:xfrm>
                              <a:off x="1740535" y="904240"/>
                              <a:ext cx="306070" cy="353695"/>
                            </a:xfrm>
                            <a:custGeom>
                              <a:avLst/>
                              <a:gdLst>
                                <a:gd name="connsiteX0" fmla="*/ 0 w 363135"/>
                                <a:gd name="connsiteY0" fmla="*/ 153129 h 420011"/>
                                <a:gd name="connsiteX1" fmla="*/ 363135 w 363135"/>
                                <a:gd name="connsiteY1" fmla="*/ 0 h 420011"/>
                                <a:gd name="connsiteX2" fmla="*/ 363135 w 363135"/>
                                <a:gd name="connsiteY2" fmla="*/ 258132 h 420011"/>
                                <a:gd name="connsiteX3" fmla="*/ 4375 w 363135"/>
                                <a:gd name="connsiteY3" fmla="*/ 420011 h 420011"/>
                                <a:gd name="connsiteX4" fmla="*/ 0 w 363135"/>
                                <a:gd name="connsiteY4" fmla="*/ 153129 h 42001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363135" h="420011">
                                  <a:moveTo>
                                    <a:pt x="0" y="153129"/>
                                  </a:moveTo>
                                  <a:lnTo>
                                    <a:pt x="363135" y="0"/>
                                  </a:lnTo>
                                  <a:lnTo>
                                    <a:pt x="363135" y="258132"/>
                                  </a:lnTo>
                                  <a:lnTo>
                                    <a:pt x="4375" y="420011"/>
                                  </a:lnTo>
                                  <a:cubicBezTo>
                                    <a:pt x="2917" y="331050"/>
                                    <a:pt x="1458" y="242090"/>
                                    <a:pt x="0" y="153129"/>
                                  </a:cubicBezTo>
                                  <a:close/>
                                </a:path>
                              </a:pathLst>
                            </a:custGeom>
                            <a:pattFill prst="wdDnDiag">
                              <a:fgClr>
                                <a:srgbClr val="FF0000"/>
                              </a:fgClr>
                              <a:bgClr>
                                <a:prstClr val="white"/>
                              </a:bgClr>
                            </a:pattFill>
                            <a:ln w="19050" cmpd="sng">
                              <a:noFill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" name="Ellipse 647"/>
                          <wps:cNvSpPr/>
                          <wps:spPr>
                            <a:xfrm rot="20359742">
                              <a:off x="1565910" y="390525"/>
                              <a:ext cx="182880" cy="243840"/>
                            </a:xfrm>
                            <a:prstGeom prst="ellips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8" name="Connecteur droit 648"/>
                          <wps:cNvCnPr/>
                          <wps:spPr>
                            <a:xfrm flipH="1">
                              <a:off x="1619885" y="275590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9" name="Arc 649"/>
                          <wps:cNvSpPr/>
                          <wps:spPr>
                            <a:xfrm rot="20335708">
                              <a:off x="1871980" y="268605"/>
                              <a:ext cx="183515" cy="244475"/>
                            </a:xfrm>
                            <a:prstGeom prst="arc">
                              <a:avLst>
                                <a:gd name="adj1" fmla="val 16387518"/>
                                <a:gd name="adj2" fmla="val 4766565"/>
                              </a:avLst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0" name="Connecteur droit 650"/>
                          <wps:cNvCnPr/>
                          <wps:spPr>
                            <a:xfrm flipH="1">
                              <a:off x="1742440" y="488950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2" name="Connecteur droit 652"/>
                          <wps:cNvCnPr/>
                          <wps:spPr>
                            <a:xfrm flipH="1">
                              <a:off x="1344930" y="519430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3" name="Connecteur droit 653"/>
                          <wps:cNvCnPr/>
                          <wps:spPr>
                            <a:xfrm flipH="1">
                              <a:off x="2048510" y="244475"/>
                              <a:ext cx="304165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4" name="Connecteur droit 654"/>
                          <wps:cNvCnPr/>
                          <wps:spPr>
                            <a:xfrm flipV="1">
                              <a:off x="1558925" y="427990"/>
                              <a:ext cx="0" cy="24320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5" name="Connecteur droit 655"/>
                          <wps:cNvCnPr/>
                          <wps:spPr>
                            <a:xfrm flipV="1">
                              <a:off x="2109470" y="213995"/>
                              <a:ext cx="0" cy="24320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6" name="Ellipse 656"/>
                          <wps:cNvSpPr/>
                          <wps:spPr>
                            <a:xfrm rot="20359742">
                              <a:off x="861695" y="666115"/>
                              <a:ext cx="182880" cy="243840"/>
                            </a:xfrm>
                            <a:prstGeom prst="ellips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7" name="Connecteur droit 657"/>
                          <wps:cNvCnPr/>
                          <wps:spPr>
                            <a:xfrm flipH="1">
                              <a:off x="916305" y="549910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8" name="Arc 658"/>
                          <wps:cNvSpPr/>
                          <wps:spPr>
                            <a:xfrm rot="20335708">
                              <a:off x="1167765" y="543560"/>
                              <a:ext cx="183515" cy="244475"/>
                            </a:xfrm>
                            <a:prstGeom prst="arc">
                              <a:avLst>
                                <a:gd name="adj1" fmla="val 16387518"/>
                                <a:gd name="adj2" fmla="val 4766565"/>
                              </a:avLst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Connecteur droit 659"/>
                          <wps:cNvCnPr/>
                          <wps:spPr>
                            <a:xfrm flipH="1">
                              <a:off x="1039495" y="763905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Arc 660"/>
                          <wps:cNvSpPr/>
                          <wps:spPr>
                            <a:xfrm rot="20335708">
                              <a:off x="954405" y="635635"/>
                              <a:ext cx="183515" cy="244475"/>
                            </a:xfrm>
                            <a:prstGeom prst="arc">
                              <a:avLst>
                                <a:gd name="adj1" fmla="val 16387518"/>
                                <a:gd name="adj2" fmla="val 4766565"/>
                              </a:avLst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Arc 661"/>
                          <wps:cNvSpPr/>
                          <wps:spPr>
                            <a:xfrm rot="20335708">
                              <a:off x="1046480" y="605155"/>
                              <a:ext cx="183515" cy="244475"/>
                            </a:xfrm>
                            <a:prstGeom prst="arc">
                              <a:avLst>
                                <a:gd name="adj1" fmla="val 16387518"/>
                                <a:gd name="adj2" fmla="val 4766565"/>
                              </a:avLst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" name="Arc 662"/>
                          <wps:cNvSpPr/>
                          <wps:spPr>
                            <a:xfrm rot="20335708">
                              <a:off x="1107440" y="574675"/>
                              <a:ext cx="183515" cy="244475"/>
                            </a:xfrm>
                            <a:prstGeom prst="arc">
                              <a:avLst>
                                <a:gd name="adj1" fmla="val 16387518"/>
                                <a:gd name="adj2" fmla="val 4766565"/>
                              </a:avLst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Connecteur droit 663"/>
                          <wps:cNvCnPr/>
                          <wps:spPr>
                            <a:xfrm flipH="1">
                              <a:off x="824865" y="794385"/>
                              <a:ext cx="121285" cy="4826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Connecteur droit 664"/>
                          <wps:cNvCnPr/>
                          <wps:spPr>
                            <a:xfrm flipH="1">
                              <a:off x="305435" y="917575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Connecteur droit 665"/>
                          <wps:cNvCnPr/>
                          <wps:spPr>
                            <a:xfrm flipH="1">
                              <a:off x="305435" y="1099820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Connecteur droit 666"/>
                          <wps:cNvCnPr/>
                          <wps:spPr>
                            <a:xfrm flipH="1" flipV="1">
                              <a:off x="91440" y="947420"/>
                              <a:ext cx="212725" cy="9144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7" name="Connecteur droit 667"/>
                          <wps:cNvCnPr/>
                          <wps:spPr>
                            <a:xfrm flipH="1">
                              <a:off x="91440" y="824865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8" name="Connecteur droit 668"/>
                          <wps:cNvCnPr/>
                          <wps:spPr>
                            <a:xfrm flipH="1" flipV="1">
                              <a:off x="397510" y="824865"/>
                              <a:ext cx="212725" cy="9144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9" name="Connecteur droit 669"/>
                          <wps:cNvCnPr/>
                          <wps:spPr>
                            <a:xfrm>
                              <a:off x="305435" y="1038860"/>
                              <a:ext cx="0" cy="18288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0" name="Connecteur droit 670"/>
                          <wps:cNvCnPr/>
                          <wps:spPr>
                            <a:xfrm>
                              <a:off x="610870" y="917575"/>
                              <a:ext cx="0" cy="18288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1" name="Connecteur droit 671"/>
                          <wps:cNvCnPr/>
                          <wps:spPr>
                            <a:xfrm>
                              <a:off x="91440" y="947420"/>
                              <a:ext cx="0" cy="18288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" name="Connecteur droit 672"/>
                          <wps:cNvCnPr/>
                          <wps:spPr>
                            <a:xfrm flipH="1" flipV="1">
                              <a:off x="91440" y="1130300"/>
                              <a:ext cx="212725" cy="9144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3" name="Connecteur droit 673"/>
                          <wps:cNvCnPr/>
                          <wps:spPr>
                            <a:xfrm>
                              <a:off x="122555" y="1008380"/>
                              <a:ext cx="121920" cy="15240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Connecteur droit 674"/>
                          <wps:cNvCnPr/>
                          <wps:spPr>
                            <a:xfrm flipH="1">
                              <a:off x="122555" y="1069340"/>
                              <a:ext cx="152400" cy="3048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Connecteur droit 675"/>
                          <wps:cNvCnPr/>
                          <wps:spPr>
                            <a:xfrm>
                              <a:off x="1100455" y="458470"/>
                              <a:ext cx="0" cy="18288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Connecteur droit 676"/>
                          <wps:cNvCnPr/>
                          <wps:spPr>
                            <a:xfrm flipH="1">
                              <a:off x="763905" y="476885"/>
                              <a:ext cx="335280" cy="13398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Connecteur droit 677"/>
                          <wps:cNvCnPr/>
                          <wps:spPr>
                            <a:xfrm>
                              <a:off x="763905" y="610870"/>
                              <a:ext cx="0" cy="27495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Connecteur droit 678"/>
                          <wps:cNvCnPr/>
                          <wps:spPr>
                            <a:xfrm flipH="1">
                              <a:off x="610870" y="855345"/>
                              <a:ext cx="182245" cy="7239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Connecteur droit 679"/>
                          <wps:cNvCnPr/>
                          <wps:spPr>
                            <a:xfrm flipH="1">
                              <a:off x="0" y="1099820"/>
                              <a:ext cx="182245" cy="7175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1" name="Connecteur droit 681"/>
                          <wps:cNvCnPr/>
                          <wps:spPr>
                            <a:xfrm flipV="1">
                              <a:off x="1895475" y="549910"/>
                              <a:ext cx="0" cy="4267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5" name="Connecteur droit 685"/>
                          <wps:cNvCnPr/>
                          <wps:spPr>
                            <a:xfrm flipH="1">
                              <a:off x="427990" y="824865"/>
                              <a:ext cx="1465580" cy="58610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6" name="Connecteur droit 686"/>
                          <wps:cNvCnPr/>
                          <wps:spPr>
                            <a:xfrm flipV="1">
                              <a:off x="427990" y="1161415"/>
                              <a:ext cx="0" cy="27495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7" name="Connecteur droit 687"/>
                          <wps:cNvCnPr/>
                          <wps:spPr>
                            <a:xfrm flipH="1">
                              <a:off x="1742440" y="917575"/>
                              <a:ext cx="304800" cy="12192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1" name="Ellipse 691"/>
                          <wps:cNvSpPr/>
                          <wps:spPr>
                            <a:xfrm>
                              <a:off x="2353945" y="0"/>
                              <a:ext cx="396875" cy="39687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12D" w:rsidRPr="00E643C5" w:rsidRDefault="0056712D" w:rsidP="0056712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E643C5">
                                  <w:rPr>
                                    <w:sz w:val="14"/>
                                  </w:rPr>
                                  <w:t>Moto-réducteur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" name="Forme libre 12"/>
                        <wps:cNvSpPr/>
                        <wps:spPr>
                          <a:xfrm flipH="1">
                            <a:off x="312420" y="618490"/>
                            <a:ext cx="4561205" cy="1805305"/>
                          </a:xfrm>
                          <a:custGeom>
                            <a:avLst/>
                            <a:gdLst>
                              <a:gd name="connsiteX0" fmla="*/ 0 w 584791"/>
                              <a:gd name="connsiteY0" fmla="*/ 0 h 1786270"/>
                              <a:gd name="connsiteX1" fmla="*/ 584791 w 584791"/>
                              <a:gd name="connsiteY1" fmla="*/ 1786270 h 17862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584791" h="1786270">
                                <a:moveTo>
                                  <a:pt x="0" y="0"/>
                                </a:moveTo>
                                <a:lnTo>
                                  <a:pt x="584791" y="1786270"/>
                                </a:lnTo>
                              </a:path>
                            </a:pathLst>
                          </a:custGeom>
                          <a:ln w="6350" cmpd="sng">
                            <a:prstDash val="lgDashDot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>
                          <a:xfrm>
                            <a:off x="0" y="1380490"/>
                            <a:ext cx="376886" cy="351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Zone de texte 14"/>
                        <wps:cNvSpPr txBox="1"/>
                        <wps:spPr>
                          <a:xfrm>
                            <a:off x="-257159" y="1791562"/>
                            <a:ext cx="969486" cy="567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12D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  <m:t>x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  <w:p w:rsidR="0056712D" w:rsidRPr="003F0F1E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w:r w:rsidRPr="0021379E">
                                <w:rPr>
                                  <w:sz w:val="18"/>
                                </w:rPr>
                                <w:t>(</w:t>
                              </w:r>
                              <w:proofErr w:type="gramStart"/>
                              <w:r w:rsidRPr="0021379E">
                                <w:rPr>
                                  <w:sz w:val="18"/>
                                </w:rPr>
                                <w:t>axe</w:t>
                              </w:r>
                              <w:proofErr w:type="gramEnd"/>
                              <w:r w:rsidRPr="0021379E">
                                <w:rPr>
                                  <w:sz w:val="18"/>
                                </w:rPr>
                                <w:t xml:space="preserve"> de la vis)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orme libre 15"/>
                        <wps:cNvSpPr/>
                        <wps:spPr>
                          <a:xfrm flipH="1" flipV="1">
                            <a:off x="3995420" y="107950"/>
                            <a:ext cx="0" cy="832485"/>
                          </a:xfrm>
                          <a:custGeom>
                            <a:avLst/>
                            <a:gdLst>
                              <a:gd name="connsiteX0" fmla="*/ 0 w 584791"/>
                              <a:gd name="connsiteY0" fmla="*/ 0 h 1786270"/>
                              <a:gd name="connsiteX1" fmla="*/ 584791 w 584791"/>
                              <a:gd name="connsiteY1" fmla="*/ 1786270 h 17862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584791" h="1786270">
                                <a:moveTo>
                                  <a:pt x="0" y="0"/>
                                </a:moveTo>
                                <a:lnTo>
                                  <a:pt x="584791" y="1786270"/>
                                </a:lnTo>
                              </a:path>
                            </a:pathLst>
                          </a:custGeom>
                          <a:ln w="6350" cmpd="sng">
                            <a:prstDash val="lgDashDot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Zone de texte 17"/>
                        <wps:cNvSpPr txBox="1"/>
                        <wps:spPr>
                          <a:xfrm>
                            <a:off x="3896360" y="0"/>
                            <a:ext cx="50673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12D" w:rsidRPr="003F0F1E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  <m:t>y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orme libre 19"/>
                        <wps:cNvSpPr/>
                        <wps:spPr>
                          <a:xfrm>
                            <a:off x="4004945" y="976630"/>
                            <a:ext cx="1049655" cy="398145"/>
                          </a:xfrm>
                          <a:custGeom>
                            <a:avLst/>
                            <a:gdLst>
                              <a:gd name="connsiteX0" fmla="*/ 0 w 584791"/>
                              <a:gd name="connsiteY0" fmla="*/ 0 h 1786270"/>
                              <a:gd name="connsiteX1" fmla="*/ 584791 w 584791"/>
                              <a:gd name="connsiteY1" fmla="*/ 1786270 h 17862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584791" h="1786270">
                                <a:moveTo>
                                  <a:pt x="0" y="0"/>
                                </a:moveTo>
                                <a:lnTo>
                                  <a:pt x="584791" y="1786270"/>
                                </a:lnTo>
                              </a:path>
                            </a:pathLst>
                          </a:custGeom>
                          <a:ln w="6350" cmpd="sng">
                            <a:prstDash val="lgDashDot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Zone de texte 20"/>
                        <wps:cNvSpPr txBox="1"/>
                        <wps:spPr>
                          <a:xfrm>
                            <a:off x="4765040" y="941070"/>
                            <a:ext cx="50673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12D" w:rsidRPr="003F0F1E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  <m:t>z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r 26" o:spid="_x0000_s1037" style="position:absolute;margin-left:70.65pt;margin-top:-47.8pt;width:399.6pt;height:183.35pt;z-index:251661312;mso-width-relative:margin;mso-height-relative:margin" coordorigin="-257159" coordsize="5756894,264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">
                <v:group id="Grouper 10" o:spid="_x0000_s1038" style="position:absolute;left:855980;top:216535;width:4643755;height:2425065" coordsize="2750820,143637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shape id="Forme libre 688" o:spid="_x0000_s1039" style="position:absolute;left:1740535;top:904240;width:306070;height:353695;visibility:visible;mso-wrap-style:square;v-text-anchor:middle" coordsize="363135,4200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COfmwQAA&#10;ANwAAAAPAAAAZHJzL2Rvd25yZXYueG1sRE9NS8NAEL0X/A/LCN7ajRVCid2WIIiFasFWD97G7DQJ&#10;ZmdDdtrGf+8cCh4f73u5HkNnzjSkNrKD+1kGhriKvuXawcfheboAkwTZYxeZHPxSgvXqZrLEwscL&#10;v9N5L7XREE4FOmhE+sLaVDUUMM1iT6zcMQ4BReFQWz/gRcNDZ+dZltuALWtDgz09NVT97E9Be7fV&#10;25d8SulLfD1+7+gBc/vi3N3tWD6CERrlX3x1b7yDfKFr9YweAbv6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Qjn5sEAAADcAAAADwAAAAAAAAAAAAAAAACXAgAAZHJzL2Rvd25y&#10;ZXYueG1sUEsFBgAAAAAEAAQA9QAAAIUDAAAAAA==&#10;" path="m0,153129l363135,,363135,258132,4375,420011c2917,331050,1458,242090,,153129xe" fillcolor="red" stroked="f" strokeweight="1.5pt">
                    <v:fill r:id="rId8" o:title="" type="pattern"/>
                    <v:path arrowok="t" o:connecttype="custom" o:connectlocs="0,128951;306070,0;306070,217375;3687,353695;0,128951" o:connectangles="0,0,0,0,0"/>
                  </v:shape>
                  <v:oval id="Ellipse 647" o:spid="_x0000_s1040" style="position:absolute;left:1565910;top:390525;width:182880;height:243840;rotation:-1354692fd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dEazxQAA&#10;ANwAAAAPAAAAZHJzL2Rvd25yZXYueG1sRI9ba8JAFITfC/0PyxF8qxvrldRV6o3mqVAV6eMhe0xC&#10;s2dDdo3RX98VBB+HmfmGmS1aU4qGaldYVtDvRSCIU6sLzhQc9tu3KQjnkTWWlknBlRws5q8vM4y1&#10;vfAPNTufiQBhF6OC3PsqltKlORl0PVsRB+9ka4M+yDqTusZLgJtSvkfRWBosOCzkWNEqp/RvdzYK&#10;Nrflsfrqj87XFSeDZPr7Tc2alOp22s8PEJ5a/ww/2olWMB5O4H4mHAE5/w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B0RrPFAAAA3AAAAA8AAAAAAAAAAAAAAAAAlwIAAGRycy9k&#10;b3ducmV2LnhtbFBLBQYAAAAABAAEAPUAAACJAwAAAAA=&#10;" filled="f" strokecolor="red" strokeweight="1.5pt"/>
                  <v:line id="Connecteur droit 648" o:spid="_x0000_s1041" style="position:absolute;flip:x;visibility:visible;mso-wrap-style:square" from="1619885,275590" to="1924685,3975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cG4cMQAAADcAAAADwAAAGRycy9kb3ducmV2LnhtbERPy2rCQBTdC/2H4Ra6M5OWmtY0oxRB&#10;cSFoUwl0d8nc5tHMnZCZavx7ZyG4PJx3thxNJ040uMaygucoBkFcWt1wpeD4vZ6+g3AeWWNnmRRc&#10;yMFy8TDJMNX2zF90yn0lQgi7FBXU3veplK6syaCLbE8cuF87GPQBDpXUA55DuOnkSxwn0mDDoaHG&#10;nlY1lX/5v1HQ7as2n282651fvc0w+Sna4lAo9fQ4fn6A8DT6u/jm3moFyWtYG86EIyAX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RwbhwxAAAANwAAAAPAAAAAAAAAAAA&#10;AAAAAKECAABkcnMvZG93bnJldi54bWxQSwUGAAAAAAQABAD5AAAAkgMAAAAA&#10;" strokecolor="red" strokeweight="1.5pt"/>
                  <v:shape id="Arc 649" o:spid="_x0000_s1042" style="position:absolute;left:1871980;top:268605;width:183515;height:244475;rotation:-1380944fd;visibility:visible;mso-wrap-style:square;v-text-anchor:middle" coordsize="183515,2444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y9E4xgAA&#10;ANwAAAAPAAAAZHJzL2Rvd25yZXYueG1sRI/RasJAFETfBf9huYJvdWOwoqmrSKk0SGkx9QMu2dsk&#10;TfZuyG5N6te7hYKPw8ycYTa7wTTiQp2rLCuYzyIQxLnVFRcKzp+HhxUI55E1NpZJwS852G3How0m&#10;2vZ8okvmCxEg7BJUUHrfJlK6vCSDbmZb4uB92c6gD7IrpO6wD3DTyDiKltJgxWGhxJaeS8rr7Mco&#10;cI/Xw0ectde0eH1/c8fv+hytX5SaTob9EwhPg7+H/9upVrBcrOHvTDgCcns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Ey9E4xgAAANwAAAAPAAAAAAAAAAAAAAAAAJcCAABkcnMv&#10;ZG93bnJldi54bWxQSwUGAAAAAAQABAD1AAAAigMAAAAA&#10;" path="m98414,322nsc144673,4805,181148,54570,183406,116286,185540,174612,156410,226803,113867,240874l91758,122238,98414,322xem98414,322nfc144673,4805,181148,54570,183406,116286,185540,174612,156410,226803,113867,240874e" filled="f" strokecolor="red" strokeweight="1.5pt">
                    <v:path arrowok="t" o:connecttype="custom" o:connectlocs="98414,322;183406,116286;113867,240874" o:connectangles="0,0,0"/>
                  </v:shape>
                  <v:line id="Connecteur droit 650" o:spid="_x0000_s1043" style="position:absolute;flip:x;visibility:visible;mso-wrap-style:square" from="1742440,488950" to="2047240,610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m4iq8QAAADcAAAADwAAAGRycy9kb3ducmV2LnhtbERPy2rCQBTdC/2H4Rbc6aRCYhudSBGU&#10;LgrVtATcXTK3eTRzJ2SmMf37zkJweTjv7W4ynRhpcI1lBU/LCARxaXXDlYKvz8PiGYTzyBo7y6Tg&#10;jxzssofZFlNtr3ymMfeVCCHsUlRQe9+nUrqyJoNuaXviwH3bwaAPcKikHvAawk0nV1GUSIMNh4Ya&#10;e9rXVP7kv0ZB91G1+cvxeHj3+3WMyaVoi1Oh1Pxxet2A8DT5u/jmftMKkjjMD2fCEZDZ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qbiKrxAAAANwAAAAPAAAAAAAAAAAA&#10;AAAAAKECAABkcnMvZG93bnJldi54bWxQSwUGAAAAAAQABAD5AAAAkgMAAAAA&#10;" strokecolor="red" strokeweight="1.5pt"/>
                  <v:line id="Connecteur droit 652" o:spid="_x0000_s1044" style="position:absolute;flip:x;visibility:visible;mso-wrap-style:square" from="1344930,519430" to="1649730,6413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CoV6cMAAADcAAAADwAAAGRycy9kb3ducmV2LnhtbESP0YrCMBRE34X9h3AXfNNUxaLVKIsg&#10;+rSr1Q+4NNe2mNx0m6j17zfCgo/DzJxhluvOGnGn1teOFYyGCQjiwumaSwXn03YwA+EDskbjmBQ8&#10;ycN69dFbYqbdg490z0MpIoR9hgqqEJpMSl9UZNEPXUMcvYtrLYYo21LqFh8Rbo0cJ0kqLdYcFyps&#10;aFNRcc1vVsEs/fnemCI/PSf1YTdPf81uvjVK9T+7rwWIQF14h//be60gnY7hdSYeAbn6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EQqFenDAAAA3AAAAA8AAAAAAAAAAAAA&#10;AAAAoQIAAGRycy9kb3ducmV2LnhtbFBLBQYAAAAABAAEAPkAAACRAwAAAAA=&#10;" strokecolor="green" strokeweight="1.5pt"/>
                  <v:line id="Connecteur droit 653" o:spid="_x0000_s1045" style="position:absolute;flip:x;visibility:visible;mso-wrap-style:square" from="2048510,244475" to="2352675,3663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2awcsMAAADcAAAADwAAAGRycy9kb3ducmV2LnhtbESP0YrCMBRE34X9h3AXfNPUFYtWoyyC&#10;6NOq1Q+4NNe2mNx0m6zWv98Igo/DzJxhFqvOGnGj1teOFYyGCQjiwumaSwXn02YwBeEDskbjmBQ8&#10;yMNq+dFbYKbdnY90y0MpIoR9hgqqEJpMSl9UZNEPXUMcvYtrLYYo21LqFu8Rbo38SpJUWqw5LlTY&#10;0Lqi4pr/WQXTdP+zNkV+eozrw3aW/prtbGOU6n9233MQgbrwDr/aO60gnYzheSYeAbn8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tmsHLDAAAA3AAAAA8AAAAAAAAAAAAA&#10;AAAAoQIAAGRycy9kb3ducmV2LnhtbFBLBQYAAAAABAAEAPkAAACRAwAAAAA=&#10;" strokecolor="green" strokeweight="1.5pt"/>
                  <v:line id="Connecteur droit 654" o:spid="_x0000_s1046" style="position:absolute;flip:y;visibility:visible;mso-wrap-style:square" from="1558925,427990" to="1558925,6711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I8oBsUAAADcAAAADwAAAGRycy9kb3ducmV2LnhtbESP3WrCQBSE74W+w3IKvdNNfwwas5Ei&#10;iL3SmvgAh+wxCd09m2a3Gt/eLRR6OczMN0y+Hq0RFxp851jB8ywBQVw73XGj4FRtpwsQPiBrNI5J&#10;wY08rIuHSY6Zdlc+0qUMjYgQ9hkqaEPoMyl93ZJFP3M9cfTObrAYohwaqQe8Rrg18iVJUmmx47jQ&#10;Yk+bluqv8scqWKSH/cbUZXV77T53y/Tb7JZbo9TT4/i+AhFoDP/hv/aHVpDO3+D3TDwCsrg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pI8oBsUAAADcAAAADwAAAAAAAAAA&#10;AAAAAAChAgAAZHJzL2Rvd25yZXYueG1sUEsFBgAAAAAEAAQA+QAAAJMDAAAAAA==&#10;" strokecolor="green" strokeweight="1.5pt"/>
                  <v:line id="Connecteur droit 655" o:spid="_x0000_s1047" style="position:absolute;flip:y;visibility:visible;mso-wrap-style:square" from="2109470,213995" to="2109470,4572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8ONncUAAADcAAAADwAAAGRycy9kb3ducmV2LnhtbESPwWrDMBBE74H+g9hCb4mclhjHiRJK&#10;IKSnNrX7AYu1sU2klWuptvP3VaGQ4zAzb5jtfrJGDNT71rGC5SIBQVw53XKt4Ks8zjMQPiBrNI5J&#10;wY087HcPsy3m2o38SUMRahEh7HNU0ITQ5VL6qiGLfuE64uhdXG8xRNnXUvc4Rrg18jlJUmmx5bjQ&#10;YEeHhqpr8WMVZOnH+8FURXl7ac+ndfptTuujUerpcXrdgAg0hXv4v/2mFaSrFfydiUdA7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y8ONncUAAADcAAAADwAAAAAAAAAA&#10;AAAAAAChAgAAZHJzL2Rvd25yZXYueG1sUEsFBgAAAAAEAAQA+QAAAJMDAAAAAA==&#10;" strokecolor="green" strokeweight="1.5pt"/>
                  <v:oval id="Ellipse 656" o:spid="_x0000_s1048" style="position:absolute;left:861695;top:666115;width:182880;height:243840;rotation:-1354692fd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XYf3xgAA&#10;ANwAAAAPAAAAZHJzL2Rvd25yZXYueG1sRI9Pa8JAFMTvhX6H5RV6002FBo1uQlv/IPVUDZ4f2WcS&#10;zb4N2dWk/fRuodDjMDO/YRbZYBpxo87VlhW8jCMQxIXVNZcK8sN6NAXhPLLGxjIp+CYHWfr4sMBE&#10;256/6Lb3pQgQdgkqqLxvEyldUZFBN7YtcfBOtjPog+xKqTvsA9w0chJFsTRYc1iosKWPiorL/moU&#10;TGZ53mveXFefx90yf+/P8e70o9Tz0/A2B+Fp8P/hv/ZWK4hfY/g9E46ATO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CXYf3xgAAANwAAAAPAAAAAAAAAAAAAAAAAJcCAABkcnMv&#10;ZG93bnJldi54bWxQSwUGAAAAAAQABAD1AAAAigMAAAAA&#10;" filled="f" strokecolor="blue" strokeweight="1.5pt"/>
                  <v:line id="Connecteur droit 657" o:spid="_x0000_s1049" style="position:absolute;flip:x;visibility:visible;mso-wrap-style:square" from="916305,549910" to="1221105,67183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ypLMsQAAADcAAAADwAAAGRycy9kb3ducmV2LnhtbESPT2vCQBTE70K/w/IKvYhuFKqSuoqI&#10;Qo8a00Jvj+zLH8y+DdmNSb59Vyj0OMzMb5jtfjC1eFDrKssKFvMIBHFmdcWFgvR2nm1AOI+ssbZM&#10;CkZysN+9TLYYa9vzlR6JL0SAsItRQel9E0vpspIMurltiIOX29agD7ItpG6xD3BTy2UUraTBisNC&#10;iQ0dS8ruSWcUJDJNx/z+k32fuDfj16W7dPlUqbfX4fABwtPg/8N/7U+tYPW+hueZcATk7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rKksyxAAAANwAAAAPAAAAAAAAAAAA&#10;AAAAAKECAABkcnMvZG93bnJldi54bWxQSwUGAAAAAAQABAD5AAAAkgMAAAAA&#10;" strokecolor="blue" strokeweight="1.5pt"/>
                  <v:shape id="Arc 658" o:spid="_x0000_s1050" style="position:absolute;left:1167765;top:543560;width:183515;height:244475;rotation:-1380944fd;visibility:visible;mso-wrap-style:square;v-text-anchor:middle" coordsize="183515,2444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+CjUvwAA&#10;ANwAAAAPAAAAZHJzL2Rvd25yZXYueG1sRE/LisIwFN0L/kO4gjubKliGahQfCIIbx9f60lzbYnNT&#10;mlirX28WA7M8nPd82ZlKtNS40rKCcRSDIM6sLjlXcDnvRj8gnEfWWFkmBW9ysFz0e3NMtX3xL7Un&#10;n4sQwi5FBYX3dSqlywoy6CJbEwfubhuDPsAml7rBVwg3lZzEcSINlhwaCqxpU1D2OD2Ngv2B8ud1&#10;XSWt0x4/x+3kEG9vSg0H3WoGwlPn/8V/7r1WkEzD2nAmHAG5+AI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j4KNS/AAAA3AAAAA8AAAAAAAAAAAAAAAAAlwIAAGRycy9kb3ducmV2&#10;LnhtbFBLBQYAAAAABAAEAPUAAACDAwAAAAA=&#10;" path="m98414,322nsc144673,4805,181148,54570,183406,116286,185540,174612,156410,226803,113867,240874l91758,122238,98414,322xem98414,322nfc144673,4805,181148,54570,183406,116286,185540,174612,156410,226803,113867,240874e" filled="f" strokecolor="blue" strokeweight="1.5pt">
                    <v:path arrowok="t" o:connecttype="custom" o:connectlocs="98414,322;183406,116286;113867,240874" o:connectangles="0,0,0"/>
                  </v:shape>
                  <v:line id="Connecteur droit 659" o:spid="_x0000_s1051" style="position:absolute;flip:x;visibility:visible;mso-wrap-style:square" from="1039495,763905" to="1344295,8858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fl628QAAADcAAAADwAAAGRycy9kb3ducmV2LnhtbESPT2vCQBTE70K/w/IKvYhuFCqauoqI&#10;Qo8a00Jvj+zLH8y+DdmNSb59Vyj0OMzMb5jtfjC1eFDrKssKFvMIBHFmdcWFgvR2nq1BOI+ssbZM&#10;CkZysN+9TLYYa9vzlR6JL0SAsItRQel9E0vpspIMurltiIOX29agD7ItpG6xD3BTy2UUraTBisNC&#10;iQ0dS8ruSWcUJDJNx/z+k32fuDfj16W7dPlUqbfX4fABwtPg/8N/7U+tYPW+geeZcATk7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1+XrbxAAAANwAAAAPAAAAAAAAAAAA&#10;AAAAAKECAABkcnMvZG93bnJldi54bWxQSwUGAAAAAAQABAD5AAAAkgMAAAAA&#10;" strokecolor="blue" strokeweight="1.5pt"/>
                  <v:shape id="Arc 660" o:spid="_x0000_s1052" style="position:absolute;left:954405;top:635635;width:183515;height:244475;rotation:-1380944fd;visibility:visible;mso-wrap-style:square;v-text-anchor:middle" coordsize="183515,2444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exGZvwAA&#10;ANwAAAAPAAAAZHJzL2Rvd25yZXYueG1sRE/Pa8IwFL4P/B/CE7zN1B26UY0iQnEgOFbF86N5NsXm&#10;pSSp1v/eHAY7fny/V5vRduJOPrSOFSzmGQji2umWGwXnU/n+BSJEZI2dY1LwpACb9eRthYV2D/6l&#10;exUbkUI4FKjAxNgXUobakMUwdz1x4q7OW4wJ+kZqj48Ubjv5kWW5tNhyajDY085QfasGq+BTD6Z0&#10;vnTH6mfo+sP2eDF7Umo2HbdLEJHG+C/+c39rBXme5qcz6QjI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x7EZm/AAAA3AAAAA8AAAAAAAAAAAAAAAAAlwIAAGRycy9kb3ducmV2&#10;LnhtbFBLBQYAAAAABAAEAPUAAACDAwAAAAA=&#10;" path="m98414,322nsc144673,4805,181148,54570,183406,116286,185540,174612,156410,226803,113867,240874l91758,122238,98414,322xem98414,322nfc144673,4805,181148,54570,183406,116286,185540,174612,156410,226803,113867,240874e" filled="f" strokecolor="green" strokeweight="1.5pt">
                    <v:path arrowok="t" o:connecttype="custom" o:connectlocs="98414,322;183406,116286;113867,240874" o:connectangles="0,0,0"/>
                  </v:shape>
                  <v:shape id="Arc 661" o:spid="_x0000_s1053" style="position:absolute;left:1046480;top:605155;width:183515;height:244475;rotation:-1380944fd;visibility:visible;mso-wrap-style:square;v-text-anchor:middle" coordsize="183515,2444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N7QCwwAA&#10;ANwAAAAPAAAAZHJzL2Rvd25yZXYueG1sRI9Ba8JAFITvQv/D8gq96UYPUVJXkUKwUFCM4vmRfc2G&#10;Zt+G3Y2m/75bEDwOM/MNs96OthM38qF1rGA+y0AQ10633Ci4nMvpCkSIyBo7x6TglwJsNy+TNRba&#10;3flEtyo2IkE4FKjAxNgXUobakMUwcz1x8r6dtxiT9I3UHu8Jbju5yLJcWmw5LRjs6cNQ/VMNVsFS&#10;D6Z0vnSH6jh0/dfucDV7Uurtddy9g4g0xmf40f7UCvJ8Dv9n0hGQm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zN7QCwwAAANwAAAAPAAAAAAAAAAAAAAAAAJcCAABkcnMvZG93&#10;bnJldi54bWxQSwUGAAAAAAQABAD1AAAAhwMAAAAA&#10;" path="m98414,322nsc144673,4805,181148,54570,183406,116286,185540,174612,156410,226803,113867,240874l91758,122238,98414,322xem98414,322nfc144673,4805,181148,54570,183406,116286,185540,174612,156410,226803,113867,240874e" filled="f" strokecolor="green" strokeweight="1.5pt">
                    <v:path arrowok="t" o:connecttype="custom" o:connectlocs="98414,322;183406,116286;113867,240874" o:connectangles="0,0,0"/>
                  </v:shape>
                  <v:shape id="Arc 662" o:spid="_x0000_s1054" style="position:absolute;left:1107440;top:574675;width:183515;height:244475;rotation:-1380944fd;visibility:visible;mso-wrap-style:square;v-text-anchor:middle" coordsize="183515,2444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5Sp1wwAA&#10;ANwAAAAPAAAAZHJzL2Rvd25yZXYueG1sRI9Ba8JAFITvBf/D8gRvdaOHKKmrSCFYKChG8fzIvmZD&#10;s2/D7kbjv+8WCj0OM/MNs9mNthN38qF1rGAxz0AQ10633Ci4XsrXNYgQkTV2jknBkwLstpOXDRba&#10;PfhM9yo2IkE4FKjAxNgXUobakMUwdz1x8r6ctxiT9I3UHh8Jbju5zLJcWmw5LRjs6d1Q/V0NVsFK&#10;D6Z0vnTH6jR0/ef+eDMHUmo2HfdvICKN8T/81/7QCvJ8Cb9n0hGQ2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5Sp1wwAAANwAAAAPAAAAAAAAAAAAAAAAAJcCAABkcnMvZG93&#10;bnJldi54bWxQSwUGAAAAAAQABAD1AAAAhwMAAAAA&#10;" path="m98414,322nsc144673,4805,181148,54570,183406,116286,185540,174612,156410,226803,113867,240874l91758,122238,98414,322xem98414,322nfc144673,4805,181148,54570,183406,116286,185540,174612,156410,226803,113867,240874e" filled="f" strokecolor="green" strokeweight="1.5pt">
                    <v:path arrowok="t" o:connecttype="custom" o:connectlocs="98414,322;183406,116286;113867,240874" o:connectangles="0,0,0"/>
                  </v:shape>
                  <v:line id="Connecteur droit 663" o:spid="_x0000_s1055" style="position:absolute;flip:x;visibility:visible;mso-wrap-style:square" from="824865,794385" to="946150,84264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Qp6z8MAAADcAAAADwAAAGRycy9kb3ducmV2LnhtbESP0WoCMRRE3wv+Q7iCbzVrhaCrUUQQ&#10;fbLt6gdcNtfdxeRm3aS6/r0pFPo4zMwZZrnunRV36kLjWcNknIEgLr1puNJwPu3eZyBCRDZoPZOG&#10;JwVYrwZvS8yNf/A33YtYiQThkKOGOsY2lzKUNTkMY98SJ+/iO4cxya6SpsNHgjsrP7JMSYcNp4Ua&#10;W9rWVF6LH6dhpj6PW1sWp+e0+drP1c3u5zur9WjYbxYgIvXxP/zXPhgNSk3h90w6AnL1Ag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UKes/DAAAA3AAAAA8AAAAAAAAAAAAA&#10;AAAAoQIAAGRycy9kb3ducmV2LnhtbFBLBQYAAAAABAAEAPkAAACRAwAAAAA=&#10;" strokecolor="green" strokeweight="1.5pt"/>
                  <v:line id="Connecteur droit 664" o:spid="_x0000_s1056" style="position:absolute;flip:x;visibility:visible;mso-wrap-style:square" from="305435,917575" to="610235,10394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znuFcYAAADcAAAADwAAAGRycy9kb3ducmV2LnhtbESPT2vCQBTE70K/w/IKvemmUtOauhER&#10;lB4KaloC3h7Z1/xp9m3IbjV++64geBxm5jfMYjmYVpyod7VlBc+TCARxYXXNpYLvr834DYTzyBpb&#10;y6TgQg6W6cNogYm2Zz7QKfOlCBB2CSqovO8SKV1RkUE3sR1x8H5sb9AH2ZdS93gOcNPKaRTF0mDN&#10;YaHCjtYVFb/Zn1HQ7somm2+3m0+/fp1hfMybfJ8r9fQ4rN5BeBr8PXxrf2gFcfwC1zPhCMj0H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Bs57hXGAAAA3AAAAA8AAAAAAAAA&#10;AAAAAAAAoQIAAGRycy9kb3ducmV2LnhtbFBLBQYAAAAABAAEAPkAAACUAwAAAAA=&#10;" strokecolor="red" strokeweight="1.5pt"/>
                  <v:line id="Connecteur droit 665" o:spid="_x0000_s1057" style="position:absolute;flip:x;visibility:visible;mso-wrap-style:square" from="305435,1099820" to="610235,1221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HVLjsYAAADcAAAADwAAAGRycy9kb3ducmV2LnhtbESPQWvCQBSE70L/w/IK3uqmBWONrlIC&#10;EQ9CbZSAt0f2mcRm34bsqum/7xYKHoeZ+YZZrgfTihv1rrGs4HUSgSAurW64UnA8ZC/vIJxH1tha&#10;JgU/5GC9ehotMdH2zl90y30lAoRdggpq77tESlfWZNBNbEccvLPtDfog+0rqHu8Bblr5FkWxNNhw&#10;WKixo7Sm8ju/GgXtZ3XJ55tNtvPpbIrxqbgU+0Kp8fPwsQDhafCP8H97qxXE8RT+zoQjIFe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HR1S47GAAAA3AAAAA8AAAAAAAAA&#10;AAAAAAAAoQIAAGRycy9kb3ducmV2LnhtbFBLBQYAAAAABAAEAPkAAACUAwAAAAA=&#10;" strokecolor="red" strokeweight="1.5pt"/>
                  <v:line id="Connecteur droit 666" o:spid="_x0000_s1058" style="position:absolute;flip:x y;visibility:visible;mso-wrap-style:square" from="91440,947420" to="304165,10388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c/bSsQAAADcAAAADwAAAGRycy9kb3ducmV2LnhtbESPzWrCQBSF9wXfYbhCd3ViwSDRUVSo&#10;rQsX2uj6krlmgpk7MTOa9O07BaHLw/n5OPNlb2vxoNZXjhWMRwkI4sLpiksF+ffH2xSED8gaa8ek&#10;4Ic8LBeDlzlm2nV8oMcxlCKOsM9QgQmhyaT0hSGLfuQa4uhdXGsxRNmWUrfYxXFby/ckSaXFiiPB&#10;YEMbQ8X1eLcRcv68TU5dnee77Wa/XzeTqbnulHod9qsZiEB9+A8/219aQZqm8HcmHgG5+AU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xz9tKxAAAANwAAAAPAAAAAAAAAAAA&#10;AAAAAKECAABkcnMvZG93bnJldi54bWxQSwUGAAAAAAQABAD5AAAAkgMAAAAA&#10;" strokecolor="red" strokeweight="1.5pt"/>
                  <v:line id="Connecteur droit 667" o:spid="_x0000_s1059" style="position:absolute;flip:x;visibility:visible;mso-wrap-style:square" from="91440,824865" to="396240,94678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+twYsUAAADcAAAADwAAAGRycy9kb3ducmV2LnhtbESPQWvCQBSE70L/w/IKvTWbFho1ukoR&#10;lB4ENUrA2yP7TGKzb0N2q/Hfu0LB4zAz3zDTeW8acaHO1ZYVfEQxCOLC6ppLBYf98n0EwnlkjY1l&#10;UnAjB/PZy2CKqbZX3tEl86UIEHYpKqi8b1MpXVGRQRfZljh4J9sZ9EF2pdQdXgPcNPIzjhNpsOaw&#10;UGFLi4qK3+zPKGg25Tkbr1bLtV8MvzA55ud8myv19tp/T0B46v0z/N/+0QqSZAiPM+EIyNk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6+twYsUAAADcAAAADwAAAAAAAAAA&#10;AAAAAAChAgAAZHJzL2Rvd25yZXYueG1sUEsFBgAAAAAEAAQA+QAAAJMDAAAAAA==&#10;" strokecolor="red" strokeweight="1.5pt"/>
                  <v:line id="Connecteur droit 668" o:spid="_x0000_s1060" style="position:absolute;flip:x y;visibility:visible;mso-wrap-style:square" from="397510,824865" to="610235,91630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xzqo8IAAADcAAAADwAAAGRycy9kb3ducmV2LnhtbERPS2vCQBC+F/wPywi91Y0Fg6SuokIf&#10;HjxU056H7DQbzM7G7Nak/75zKPT48b1Xm9G36kZ9bAIbmM8yUMRVsA3XBsrz88MSVEzIFtvAZOCH&#10;ImzWk7sVFjYM/E63U6qVhHAs0IBLqSu0jpUjj3EWOmLhvkLvMQnsa217HCTct/oxy3LtsWFpcNjR&#10;3lF1OX17Kfl8vS4+hrYsDy/743HXLZbucjDmfjpun0AlGtO/+M/9Zg3kuayVM3IE9PoX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xzqo8IAAADcAAAADwAAAAAAAAAAAAAA&#10;AAChAgAAZHJzL2Rvd25yZXYueG1sUEsFBgAAAAAEAAQA+QAAAJADAAAAAA==&#10;" strokecolor="red" strokeweight="1.5pt"/>
                  <v:line id="Connecteur droit 669" o:spid="_x0000_s1061" style="position:absolute;visibility:visible;mso-wrap-style:square" from="305435,1038860" to="305435,1221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JW9BMUAAADcAAAADwAAAGRycy9kb3ducmV2LnhtbESP3YrCMBSE7wXfIRzBG9FUL4p2jeIP&#10;ogjuorsPcGiObd3mpDRRu/v0RhC8HGbmG2Y6b0wpblS7wrKC4SACQZxaXXCm4Od70x+DcB5ZY2mZ&#10;FPyRg/ms3Zpiou2dj3Q7+UwECLsEFeTeV4mULs3JoBvYijh4Z1sb9EHWmdQ13gPclHIURbE0WHBY&#10;yLGiVU7p7+lqFBzwSx4vvd4wjZfbxd5/rkfny79S3U6z+ADhqfHv8Ku90wrieALPM+EIyNk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VJW9BMUAAADcAAAADwAAAAAAAAAA&#10;AAAAAAChAgAAZHJzL2Rvd25yZXYueG1sUEsFBgAAAAAEAAQA+QAAAJMDAAAAAA==&#10;" strokecolor="red" strokeweight="1.5pt"/>
                  <v:line id="Connecteur droit 670" o:spid="_x0000_s1062" style="position:absolute;visibility:visible;mso-wrap-style:square" from="610870,917575" to="610870,11004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HaCRMIAAADcAAAADwAAAGRycy9kb3ducmV2LnhtbERPy4rCMBTdC/5DuIIbGVNdVOkYxQfi&#10;IKjozAdcmmtbbW5KE7Xj15uF4PJw3pNZY0pxp9oVlhUM+hEI4tTqgjMFf7/rrzEI55E1lpZJwT85&#10;mE3brQkm2j74SPeTz0QIYZeggtz7KpHSpTkZdH1bEQfubGuDPsA6k7rGRwg3pRxGUSwNFhwacqxo&#10;mVN6Pd2Mgh0e5PHS6w3SeLGZb/1+NTxfnkp1O838G4Snxn/Eb/ePVhCPwvxwJhwBOX0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QHaCRMIAAADcAAAADwAAAAAAAAAAAAAA&#10;AAChAgAAZHJzL2Rvd25yZXYueG1sUEsFBgAAAAAEAAQA+QAAAJADAAAAAA==&#10;" strokecolor="red" strokeweight="1.5pt"/>
                  <v:line id="Connecteur droit 671" o:spid="_x0000_s1063" style="position:absolute;visibility:visible;mso-wrap-style:square" from="91440,947420" to="91440,1130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zon38cAAADcAAAADwAAAGRycy9kb3ducmV2LnhtbESP3WrCQBSE7wu+w3KE3kjdxItYYlax&#10;FWkpqPjzAIfsyY9mz4bsVtM+fVcQejnMzDdMtuhNI67UudqygngcgSDOra65VHA6rl9eQTiPrLGx&#10;TAp+yMFiPnjKMNX2xnu6HnwpAoRdigoq79tUSpdXZNCNbUscvMJ2Bn2QXSl1h7cAN42cRFEiDdYc&#10;Fips6b2i/HL4Ngo2uJP782gU58nbx/LLb1eT4vyr1POwX85AeOr9f/jR/tQKkmkM9zPhCMj5H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AvOiffxwAAANwAAAAPAAAAAAAA&#10;AAAAAAAAAKECAABkcnMvZG93bnJldi54bWxQSwUGAAAAAAQABAD5AAAAlQMAAAAA&#10;" strokecolor="red" strokeweight="1.5pt"/>
                  <v:line id="Connecteur droit 672" o:spid="_x0000_s1064" style="position:absolute;flip:x y;visibility:visible;mso-wrap-style:square" from="91440,1130300" to="304165,1221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y1LlMUAAADcAAAADwAAAGRycy9kb3ducmV2LnhtbESPzWrCQBSF9wXfYbiCuzpR0Ep0FBVq&#10;68JFNbq+ZK6ZYOZOmpma9O0dodDl4fx8nMWqs5W4U+NLxwpGwwQEce50yYWC7PT+OgPhA7LGyjEp&#10;+CUPq2XvZYGpdi1/0f0YChFH2KeowIRQp1L63JBFP3Q1cfSurrEYomwKqRts47it5DhJptJiyZFg&#10;sKatofx2/LERcvn4npzbKsv2u+3hsKknM3PbKzXod+s5iEBd+A//tT+1gunbGJ5n4hGQywc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y1LlMUAAADcAAAADwAAAAAAAAAA&#10;AAAAAAChAgAAZHJzL2Rvd25yZXYueG1sUEsFBgAAAAAEAAQA+QAAAJMDAAAAAA==&#10;" strokecolor="red" strokeweight="1.5pt"/>
                  <v:line id="Connecteur droit 673" o:spid="_x0000_s1065" style="position:absolute;visibility:visible;mso-wrap-style:square" from="122555,1008380" to="244475,11607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P9QosYAAADcAAAADwAAAGRycy9kb3ducmV2LnhtbESPzWrDMBCE74G+g9hCb4mcBNTgRjZN&#10;oBAolPzR89ba2m6slbHUxO7TR4FCjsPMfMMs89424kydrx1rmE4SEMSFMzWXGo6Ht/EChA/IBhvH&#10;pGEgD3n2MFpiatyFd3Teh1JECPsUNVQhtKmUvqjIop+4ljh6366zGKLsSmk6vES4beQsSZS0WHNc&#10;qLCldUXFaf9rNfw4NXzNnJKf04P6GI7bZPX+d9L66bF/fQERqA/38H97YzSo5znczsQjILMr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BT/UKLGAAAA3AAAAA8AAAAAAAAA&#10;AAAAAAAAoQIAAGRycy9kb3ducmV2LnhtbFBLBQYAAAAABAAEAPkAAACUAwAAAAA=&#10;" strokecolor="blue" strokeweight="1.5pt"/>
                  <v:line id="Connecteur droit 674" o:spid="_x0000_s1066" style="position:absolute;flip:x;visibility:visible;mso-wrap-style:square" from="122555,1069340" to="274955,10998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E2JJcQAAADcAAAADwAAAGRycy9kb3ducmV2LnhtbESPT2vCQBTE70K/w/IKvYhulKKSuoqI&#10;Qo8a00Jvj+zLH8y+DdmNSb59Vyj0OMzMb5jtfjC1eFDrKssKFvMIBHFmdcWFgvR2nm1AOI+ssbZM&#10;CkZysN+9TLYYa9vzlR6JL0SAsItRQel9E0vpspIMurltiIOX29agD7ItpG6xD3BTy2UUraTBisNC&#10;iQ0dS8ruSWcUJDJNx/z+k32fuDfj16W7dPlUqbfX4fABwtPg/8N/7U+tYLV+h+eZcATk7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QTYklxAAAANwAAAAPAAAAAAAAAAAA&#10;AAAAAKECAABkcnMvZG93bnJldi54bWxQSwUGAAAAAAQABAD5AAAAkgMAAAAA&#10;" strokecolor="blue" strokeweight="1.5pt"/>
                  <v:line id="Connecteur droit 675" o:spid="_x0000_s1067" style="position:absolute;visibility:visible;mso-wrap-style:square" from="1100455,458470" to="1100455,6413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FptTcYAAADcAAAADwAAAGRycy9kb3ducmV2LnhtbESPzWrDMBCE74G+g9hCb4mcQNTgRjZN&#10;oBAolPzR89ba2m6slbHUxO7TR4FCjsPMfMMs89424kydrx1rmE4SEMSFMzWXGo6Ht/EChA/IBhvH&#10;pGEgD3n2MFpiatyFd3Teh1JECPsUNVQhtKmUvqjIop+4ljh6366zGKLsSmk6vES4beQsSZS0WHNc&#10;qLCldUXFaf9rNfw4NXzNnJKf04P6GI7bZPX+d9L66bF/fQERqA/38H97YzSo5znczsQjILMr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PRabU3GAAAA3AAAAA8AAAAAAAAA&#10;AAAAAAAAoQIAAGRycy9kb3ducmV2LnhtbFBLBQYAAAAABAAEAPkAAACUAwAAAAA=&#10;" strokecolor="blue" strokeweight="1.5pt"/>
                  <v:line id="Connecteur droit 676" o:spid="_x0000_s1068" style="position:absolute;flip:x;visibility:visible;mso-wrap-style:square" from="763905,476885" to="1099185,610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9OyycQAAADcAAAADwAAAGRycy9kb3ducmV2LnhtbESPT2vCQBTE70K/w/IKvUjd2EOU1FVK&#10;qdCjxij09si+/MHs25DdmOTbdwXB4zAzv2E2u9E04kadqy0rWC4iEMS51TWXCrLT/n0NwnlkjY1l&#10;UjCRg932ZbbBRNuBj3RLfSkChF2CCirv20RKl1dk0C1sSxy8wnYGfZBdKXWHQ4CbRn5EUSwN1hwW&#10;Kmzpu6L8mvZGQSqzbCquf/nlhwcznQ/9oS/mSr29jl+fIDyN/hl+tH+1gngVw/1MOAJy+w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P07LJxAAAANwAAAAPAAAAAAAAAAAA&#10;AAAAAKECAABkcnMvZG93bnJldi54bWxQSwUGAAAAAAQABAD5AAAAkgMAAAAA&#10;" strokecolor="blue" strokeweight="1.5pt"/>
                  <v:line id="Connecteur droit 677" o:spid="_x0000_s1069" style="position:absolute;visibility:visible;mso-wrap-style:square" from="763905,610870" to="763905,8858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8RWocUAAADcAAAADwAAAGRycy9kb3ducmV2LnhtbESPQWvCQBSE70L/w/IKvelGD6tEV2kL&#10;hUKhqBHPz+wziWbfhuxWk/56VxA8DjPzDbNYdbYWF2p95VjDeJSAIM6dqbjQsMu+hjMQPiAbrB2T&#10;hp48rJYvgwWmxl15Q5dtKESEsE9RQxlCk0rp85Is+pFriKN3dK3FEGVbSNPiNcJtLSdJoqTFiuNC&#10;iQ19lpSft39Ww8mp/jBxSu7Hmfrtd+vk4+f/rPXba/c+BxGoC8/wo/1tNKjpFO5n4hGQyx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8RWocUAAADcAAAADwAAAAAAAAAA&#10;AAAAAAChAgAAZHJzL2Rvd25yZXYueG1sUEsFBgAAAAAEAAQA+QAAAJMDAAAAAA==&#10;" strokecolor="blue" strokeweight="1.5pt"/>
                  <v:line id="Connecteur droit 678" o:spid="_x0000_s1070" style="position:absolute;flip:x;visibility:visible;mso-wrap-style:square" from="610870,855345" to="793115,9277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QCDIMEAAADcAAAADwAAAGRycy9kb3ducmV2LnhtbERPy4rCMBTdC/MP4QqzEU2dhUo1igwO&#10;zFJrHZjdpbl9YHNTmtS2f28WgsvDee8Og6nFg1pXWVawXEQgiDOrKy4UpNef+QaE88gaa8ukYCQH&#10;h/3HZIextj1f6JH4QoQQdjEqKL1vYildVpJBt7ANceBy2xr0AbaF1C32IdzU8iuKVtJgxaGhxIa+&#10;S8ruSWcUJDJNx/z+n/2duDfj7dydu3ym1Od0OG5BeBr8W/xy/2oFq3VYG86EIyD3T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RAIMgwQAAANwAAAAPAAAAAAAAAAAAAAAA&#10;AKECAABkcnMvZG93bnJldi54bWxQSwUGAAAAAAQABAD5AAAAjwMAAAAA&#10;" strokecolor="blue" strokeweight="1.5pt"/>
                  <v:line id="Connecteur droit 679" o:spid="_x0000_s1071" style="position:absolute;flip:x;visibility:visible;mso-wrap-style:square" from="0,1099820" to="182245,117157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kwmu8UAAADcAAAADwAAAGRycy9kb3ducmV2LnhtbESPT2vCQBTE7wW/w/KEXopu6sHW6Coi&#10;FXq0aRS8PbIvfzD7NmQ3Jvn2rlDocZiZ3zCb3WBqcafWVZYVvM8jEMSZ1RUXCtLf4+wThPPIGmvL&#10;pGAkB7vt5GWDsbY9/9A98YUIEHYxKii9b2IpXVaSQTe3DXHwctsa9EG2hdQt9gFuarmIoqU0WHFY&#10;KLGhQ0nZLemMgkSm6Zjfrtnli3sznk/dqcvflHqdDvs1CE+D/w//tb+1guXHCp5nwhGQ2wc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vkwmu8UAAADcAAAADwAAAAAAAAAA&#10;AAAAAAChAgAAZHJzL2Rvd25yZXYueG1sUEsFBgAAAAAEAAQA+QAAAJMDAAAAAA==&#10;" strokecolor="blue" strokeweight="1.5pt"/>
                  <v:line id="Connecteur droit 681" o:spid="_x0000_s1072" style="position:absolute;flip:y;visibility:visible;mso-wrap-style:square" from="1895475,549910" to="1895475,97663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0Krd8YAAADcAAAADwAAAGRycy9kb3ducmV2LnhtbESPQWvCQBSE7wX/w/KE3uomQlONriIB&#10;pYdCa5SAt0f2mUSzb0N2q+m/7xYKHoeZ+YZZrgfTihv1rrGsIJ5EIIhLqxuuFBwP25cZCOeRNbaW&#10;ScEPOVivRk9LTLW9855uua9EgLBLUUHtfZdK6cqaDLqJ7YiDd7a9QR9kX0nd4z3ATSunUZRIgw2H&#10;hRo7ymoqr/m3UdB+Vpd8vtttP3z29orJqbgUX4VSz+NhswDhafCP8H/7XStIZjH8nQlHQK5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tCq3fGAAAA3AAAAA8AAAAAAAAA&#10;AAAAAAAAoQIAAGRycy9kb3ducmV2LnhtbFBLBQYAAAAABAAEAPkAAACUAwAAAAA=&#10;" strokecolor="red" strokeweight="1.5pt"/>
                  <v:line id="Connecteur droit 685" o:spid="_x0000_s1073" style="position:absolute;flip:x;visibility:visible;mso-wrap-style:square" from="427990,824865" to="1893570,14109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HmtdMYAAADcAAAADwAAAGRycy9kb3ducmV2LnhtbESPT2vCQBTE7wW/w/IKvdVNC6YaXYMI&#10;Sg8Fa5SAt0f2mT9m34bsVtNv7xYKHoeZ+Q2zSAfTiiv1rras4G0cgSAurK65VHA8bF6nIJxH1tha&#10;JgW/5CBdjp4WmGh74z1dM1+KAGGXoILK+y6R0hUVGXRj2xEH72x7gz7IvpS6x1uAm1a+R1EsDdYc&#10;FirsaF1Rccl+jIJ2VzbZbLvdfPn1xwTjU97k37lSL8/Dag7C0+Af4f/2p1YQTyfwdyYcAbm8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R5rXTGAAAA3AAAAA8AAAAAAAAA&#10;AAAAAAAAoQIAAGRycy9kb3ducmV2LnhtbFBLBQYAAAAABAAEAPkAAACUAwAAAAA=&#10;" strokecolor="red" strokeweight="1.5pt"/>
                  <v:line id="Connecteur droit 686" o:spid="_x0000_s1074" style="position:absolute;flip:y;visibility:visible;mso-wrap-style:square" from="427990,1161415" to="427990,14363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szA8UAAADcAAAADwAAAGRycy9kb3ducmV2LnhtbESPQWvCQBSE70L/w/IKvZlNC001ukoR&#10;lB4ENUrA2yP7TGKzb0N2q/Hfu0LB4zAz3zDTeW8acaHO1ZYVvEcxCOLC6ppLBYf9cjgC4TyyxsYy&#10;KbiRg/nsZTDFVNsr7+iS+VIECLsUFVTet6mUrqjIoItsSxy8k+0M+iC7UuoOrwFuGvkRx4k0WHNY&#10;qLClRUXFb/ZnFDSb8pyNV6vl2i++PjE55ud8myv19tp/T0B46v0z/N/+0QqSUQKPM+EIyNk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szA8UAAADcAAAADwAAAAAAAAAA&#10;AAAAAAChAgAAZHJzL2Rvd25yZXYueG1sUEsFBgAAAAAEAAQA+QAAAJMDAAAAAA==&#10;" strokecolor="red" strokeweight="1.5pt"/>
                  <v:line id="Connecteur droit 687" o:spid="_x0000_s1075" style="position:absolute;flip:x;visibility:visible;mso-wrap-style:square" from="1742440,917575" to="2047240,10394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+eWmMYAAADcAAAADwAAAGRycy9kb3ducmV2LnhtbESPT2vCQBTE70K/w/KE3sxGwWhT11AE&#10;pYdCbVoCvT2yr/nT7NuQ3Wr89m5B8DjMzG+YTTaaTpxocI1lBfMoBkFcWt1wpeDrcz9bg3AeWWNn&#10;mRRcyEG2fZhsMNX2zB90yn0lAoRdigpq7/tUSlfWZNBFticO3o8dDPogh0rqAc8Bbjq5iONEGmw4&#10;LNTY066m8jf/Mwq696rNnw6H/ZvfrZaYfBdtcSyUepyOL88gPI3+Hr61X7WCZL2C/zPhCMjtF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FvnlpjGAAAA3AAAAA8AAAAAAAAA&#10;AAAAAAAAoQIAAGRycy9kb3ducmV2LnhtbFBLBQYAAAAABAAEAPkAAACUAwAAAAA=&#10;" strokecolor="red" strokeweight="1.5pt"/>
                  <v:oval id="Ellipse 691" o:spid="_x0000_s1076" style="position:absolute;left:2353945;width:396875;height:39687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L8wqxgAA&#10;ANwAAAAPAAAAZHJzL2Rvd25yZXYueG1sRI9PawIxFMTvBb9DeIK3mrUHabdGKbYFpdD6p72/bp6b&#10;rZuXdRM19tMbQfA4zMxvmNEk2locqPWVYwWDfgaCuHC64lLB9/r9/hGED8gaa8ek4EQeJuPO3Qhz&#10;7Y68pMMqlCJB2OeowITQ5FL6wpBF33cNcfI2rrUYkmxLqVs8Jrit5UOWDaXFitOCwYamhortam8V&#10;zJdx/TrbmLfd78/f/+kjfn7RYq9UrxtfnkEEiuEWvrZnWsHwaQCXM+kIyPEZ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L8wqxgAAANwAAAAPAAAAAAAAAAAAAAAAAJcCAABkcnMv&#10;ZG93bnJldi54bWxQSwUGAAAAAAQABAD1AAAAigMAAAAA&#10;" fillcolor="white [3201]" strokecolor="red" strokeweight="2pt">
                    <v:textbox inset="0,,0">
                      <w:txbxContent>
                        <w:p w:rsidR="0056712D" w:rsidRPr="00E643C5" w:rsidRDefault="0056712D" w:rsidP="0056712D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E643C5">
                            <w:rPr>
                              <w:sz w:val="14"/>
                            </w:rPr>
                            <w:t>Moto-réducteur</w:t>
                          </w:r>
                        </w:p>
                      </w:txbxContent>
                    </v:textbox>
                  </v:oval>
                </v:group>
                <v:shape id="Forme libre 12" o:spid="_x0000_s1077" style="position:absolute;left:312420;top:618490;width:4561205;height:1805305;flip:x;visibility:visible;mso-wrap-style:square;v-text-anchor:middle" coordsize="584791,1786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czrdwQAA&#10;ANsAAAAPAAAAZHJzL2Rvd25yZXYueG1sRE9Ni8IwEL0L+x/CLOxFNFWwSjWKCAt72Ita72MztsVm&#10;UpKo7f76jSB4m8f7nNWmM424k/O1ZQWTcQKCuLC65lJBfvweLUD4gKyxsUwKevKwWX8MVphp++A9&#10;3Q+hFDGEfYYKqhDaTEpfVGTQj21LHLmLdQZDhK6U2uEjhptGTpMklQZrjg0VtrSrqLgebkZB2t9m&#10;pz8/dL8XOd/b/Nyns8VOqa/PbrsEEagLb/HL/aPj/Ck8f4kHyPU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XM63cEAAADbAAAADwAAAAAAAAAAAAAAAACXAgAAZHJzL2Rvd25y&#10;ZXYueG1sUEsFBgAAAAAEAAQA9QAAAIUDAAAAAA==&#10;" path="m0,0l584791,1786270e" filled="f" strokecolor="black [3040]" strokeweight=".5pt">
                  <v:stroke dashstyle="longDashDot" endarrow="block"/>
                  <v:path arrowok="t" o:connecttype="custom" o:connectlocs="0,0;4561205,1805305" o:connectangles="0,0"/>
                </v:shape>
                <v:shape id="Zone de texte 13" o:spid="_x0000_s1078" type="#_x0000_t202" style="position:absolute;top:1380490;width:376886;height:3518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UkuOwQAA&#10;ANsAAAAPAAAAZHJzL2Rvd25yZXYueG1sRE9Na8JAEL0X/A/LCN50V22lxmxEWgo9tZi2grchOybB&#10;7GzIbk38925B6G0e73PS7WAbcaHO1441zGcKBHHhTM2lhu+vt+kzCB+QDTaOScOVPGyz0UOKiXE9&#10;7+mSh1LEEPYJaqhCaBMpfVGRRT9zLXHkTq6zGCLsSmk67GO4beRCqZW0WHNsqLCll4qKc/5rNfx8&#10;nI6HR/VZvtqntneDkmzXUuvJeNhtQAQawr/47n43cf4S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FJLjsEAAADbAAAADwAAAAAAAAAAAAAAAACXAgAAZHJzL2Rvd25y&#10;ZXYueG1sUEsFBgAAAAAEAAQA9QAAAIUDAAAAAA==&#10;" filled="f" stroked="f"/>
                <v:shape id="Zone de texte 14" o:spid="_x0000_s1079" type="#_x0000_t202" style="position:absolute;left:-257159;top:1791562;width:969486;height:56704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9P6wAAA&#10;ANsAAAAPAAAAZHJzL2Rvd25yZXYueG1sRE9Li8IwEL4L/ocwgjdNFBW3GkUUYU8uPnZhb0MztsVm&#10;Uppou/9+Iwje5uN7znLd2lI8qPaFYw2joQJBnDpTcKbhct4P5iB8QDZYOiYNf+Rhvep2lpgY1/CR&#10;HqeQiRjCPkENeQhVIqVPc7Loh64ijtzV1RZDhHUmTY1NDLelHCs1kxYLjg05VrTNKb2d7lbD9+H6&#10;+zNRX9nOTqvGtUqy/ZBa93vtZgEiUBve4pf708T5E3j+Eg+Qq3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9P6wAAAANsAAAAPAAAAAAAAAAAAAAAAAJcCAABkcnMvZG93bnJl&#10;di54bWxQSwUGAAAAAAQABAD1AAAAhAMAAAAA&#10;" filled="f" stroked="f">
                  <v:textbox>
                    <w:txbxContent>
                      <w:p w:rsidR="0056712D" w:rsidRDefault="0056712D" w:rsidP="0056712D">
                        <w:pPr>
                          <w:rPr>
                            <w:sz w:val="32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sz w:val="32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x</m:t>
                                </m:r>
                              </m:e>
                            </m:acc>
                          </m:oMath>
                        </m:oMathPara>
                      </w:p>
                      <w:p w:rsidR="0056712D" w:rsidRPr="003F0F1E" w:rsidRDefault="0056712D" w:rsidP="0056712D">
                        <w:pPr>
                          <w:rPr>
                            <w:sz w:val="32"/>
                          </w:rPr>
                        </w:pPr>
                        <w:r w:rsidRPr="0021379E">
                          <w:rPr>
                            <w:sz w:val="18"/>
                          </w:rPr>
                          <w:t>(</w:t>
                        </w:r>
                        <w:proofErr w:type="gramStart"/>
                        <w:r w:rsidRPr="0021379E">
                          <w:rPr>
                            <w:sz w:val="18"/>
                          </w:rPr>
                          <w:t>axe</w:t>
                        </w:r>
                        <w:proofErr w:type="gramEnd"/>
                        <w:r w:rsidRPr="0021379E">
                          <w:rPr>
                            <w:sz w:val="18"/>
                          </w:rPr>
                          <w:t xml:space="preserve"> de la vis)</w:t>
                        </w:r>
                      </w:p>
                    </w:txbxContent>
                  </v:textbox>
                </v:shape>
                <v:shape id="Forme libre 15" o:spid="_x0000_s1080" style="position:absolute;left:3995420;top:107950;width:0;height:832485;flip:x y;visibility:visible;mso-wrap-style:square;v-text-anchor:middle" coordsize="584791,1786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zIG6wgAA&#10;ANsAAAAPAAAAZHJzL2Rvd25yZXYueG1sRE9Na4NAEL0H8h+WCfQSmtWEhNRmFRECzUmapPfBnarU&#10;nbXuVu2/7xYKvc3jfc4pm00nRhpca1lBvIlAEFdWt1wruN/Oj0cQziNr7CyTgm9ykKXLxQkTbSd+&#10;pfHqaxFC2CWooPG+T6R0VUMG3cb2xIF7t4NBH+BQSz3gFMJNJ7dRdJAGWw4NDfZUNFR9XL+Mgt14&#10;LrdlfPk84n7dV09Fl7fFm1IPqzl/BuFp9v/iP/eLDvP38PtLOECm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DMgbrCAAAA2wAAAA8AAAAAAAAAAAAAAAAAlwIAAGRycy9kb3du&#10;cmV2LnhtbFBLBQYAAAAABAAEAPUAAACGAwAAAAA=&#10;" path="m0,0l584791,1786270e" filled="f" strokecolor="black [3040]" strokeweight=".5pt">
                  <v:stroke dashstyle="longDashDot" endarrow="block"/>
                  <v:path arrowok="t" o:connecttype="custom" o:connectlocs="0,0;1,832485" o:connectangles="0,0"/>
                </v:shape>
                <v:shape id="Zone de texte 17" o:spid="_x0000_s1081" type="#_x0000_t202" style="position:absolute;left:3896360;width:506730;height:3619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aU2NwQAA&#10;ANsAAAAPAAAAZHJzL2Rvd25yZXYueG1sRE9Na8JAEL0X/A/LCN50V7G1xmxEWgo9tZi2grchOybB&#10;7GzIbk38925B6G0e73PS7WAbcaHO1441zGcKBHHhTM2lhu+vt+kzCB+QDTaOScOVPGyz0UOKiXE9&#10;7+mSh1LEEPYJaqhCaBMpfVGRRT9zLXHkTq6zGCLsSmk67GO4beRCqSdpsebYUGFLLxUV5/zXavj5&#10;OB0PS/VZvtrHtneDkmzXUuvJeNhtQAQawr/47n43cf4K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02lNjcEAAADbAAAADwAAAAAAAAAAAAAAAACXAgAAZHJzL2Rvd25y&#10;ZXYueG1sUEsFBgAAAAAEAAQA9QAAAIUDAAAAAA==&#10;" filled="f" stroked="f">
                  <v:textbox>
                    <w:txbxContent>
                      <w:p w:rsidR="0056712D" w:rsidRPr="003F0F1E" w:rsidRDefault="0056712D" w:rsidP="0056712D">
                        <w:pPr>
                          <w:rPr>
                            <w:sz w:val="32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sz w:val="32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y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Forme libre 19" o:spid="_x0000_s1082" style="position:absolute;left:4004945;top:976630;width:1049655;height:398145;visibility:visible;mso-wrap-style:square;v-text-anchor:middle" coordsize="584791,1786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fBcQwAAA&#10;ANsAAAAPAAAAZHJzL2Rvd25yZXYueG1sRE9Li8IwEL4L/ocwgjdNV1TWahQRBG+uj8N6G5Kx7baZ&#10;lCba+u83wsLe5uN7zmrT2Uo8qfGFYwUf4wQEsXam4EzB9bIffYLwAdlg5ZgUvMjDZt3vrTA1ruUT&#10;Pc8hEzGEfYoK8hDqVEqvc7Lox64mjtzdNRZDhE0mTYNtDLeVnCTJXFosODbkWNMuJ12eH1aB1KX+&#10;uv1Ur3l73M78NNTldzlTajjotksQgbrwL/5zH0ycv4D3L/EAuf4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7fBcQwAAAANsAAAAPAAAAAAAAAAAAAAAAAJcCAABkcnMvZG93bnJl&#10;di54bWxQSwUGAAAAAAQABAD1AAAAhAMAAAAA&#10;" path="m0,0l584791,1786270e" filled="f" strokecolor="black [3040]" strokeweight=".5pt">
                  <v:stroke dashstyle="longDashDot" endarrow="block"/>
                  <v:path arrowok="t" o:connecttype="custom" o:connectlocs="0,0;1049655,398145" o:connectangles="0,0"/>
                </v:shape>
                <v:shape id="Zone de texte 20" o:spid="_x0000_s1083" type="#_x0000_t202" style="position:absolute;left:4765040;top:941070;width:506730;height:3619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7B9E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tan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S7B9EwAAAANsAAAAPAAAAAAAAAAAAAAAAAJcCAABkcnMvZG93bnJl&#10;di54bWxQSwUGAAAAAAQABAD1AAAAhAMAAAAA&#10;" filled="f" stroked="f">
                  <v:textbox>
                    <w:txbxContent>
                      <w:p w:rsidR="0056712D" w:rsidRPr="003F0F1E" w:rsidRDefault="0056712D" w:rsidP="0056712D">
                        <w:pPr>
                          <w:rPr>
                            <w:sz w:val="32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sz w:val="32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z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rPr>
          <w:sz w:val="22"/>
        </w:rPr>
      </w:pPr>
    </w:p>
    <w:p w:rsidR="0056712D" w:rsidRDefault="0056712D" w:rsidP="0056712D">
      <w:pPr>
        <w:ind w:right="-1"/>
        <w:rPr>
          <w:sz w:val="22"/>
        </w:rPr>
      </w:pPr>
    </w:p>
    <w:p w:rsidR="0056712D" w:rsidRDefault="0056712D" w:rsidP="0056712D">
      <w:pPr>
        <w:ind w:right="-1"/>
        <w:rPr>
          <w:sz w:val="22"/>
        </w:rPr>
      </w:pPr>
      <w:r>
        <w:rPr>
          <w:b/>
          <w:sz w:val="22"/>
        </w:rPr>
        <w:t>Schéma plan :</w:t>
      </w:r>
    </w:p>
    <w:p w:rsidR="0056712D" w:rsidRDefault="0056712D" w:rsidP="0056712D">
      <w:pPr>
        <w:ind w:right="-1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3246DF1" wp14:editId="179A830E">
                <wp:simplePos x="0" y="0"/>
                <wp:positionH relativeFrom="column">
                  <wp:posOffset>803910</wp:posOffset>
                </wp:positionH>
                <wp:positionV relativeFrom="paragraph">
                  <wp:posOffset>30480</wp:posOffset>
                </wp:positionV>
                <wp:extent cx="4733925" cy="1725930"/>
                <wp:effectExtent l="0" t="0" r="15875" b="1270"/>
                <wp:wrapNone/>
                <wp:docPr id="30" name="Grouper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3925" cy="1725930"/>
                          <a:chOff x="-159840" y="304851"/>
                          <a:chExt cx="5516700" cy="2011629"/>
                        </a:xfrm>
                      </wpg:grpSpPr>
                      <wpg:grpSp>
                        <wpg:cNvPr id="21" name="Grouper 21"/>
                        <wpg:cNvGrpSpPr/>
                        <wpg:grpSpPr>
                          <a:xfrm>
                            <a:off x="974090" y="869950"/>
                            <a:ext cx="4382770" cy="1446530"/>
                            <a:chOff x="0" y="0"/>
                            <a:chExt cx="3147695" cy="1038860"/>
                          </a:xfrm>
                        </wpg:grpSpPr>
                        <wps:wsp>
                          <wps:cNvPr id="646" name="Rectangle 646"/>
                          <wps:cNvSpPr/>
                          <wps:spPr>
                            <a:xfrm>
                              <a:off x="1987550" y="795020"/>
                              <a:ext cx="518795" cy="243840"/>
                            </a:xfrm>
                            <a:prstGeom prst="rect">
                              <a:avLst/>
                            </a:prstGeom>
                            <a:pattFill prst="wdDnDiag">
                              <a:fgClr>
                                <a:srgbClr val="FF0000"/>
                              </a:fgClr>
                              <a:bgClr>
                                <a:prstClr val="white"/>
                              </a:bgClr>
                            </a:pattFill>
                            <a:ln w="19050" cmpd="sng">
                              <a:noFill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Connecteur droit 376"/>
                          <wps:cNvCnPr/>
                          <wps:spPr>
                            <a:xfrm>
                              <a:off x="1619885" y="274955"/>
                              <a:ext cx="1130935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Rectangle 377"/>
                          <wps:cNvSpPr/>
                          <wps:spPr>
                            <a:xfrm>
                              <a:off x="2018030" y="153035"/>
                              <a:ext cx="518795" cy="243840"/>
                            </a:xfrm>
                            <a:prstGeom prst="rect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8" name="Connecteur droit 378"/>
                          <wps:cNvCnPr/>
                          <wps:spPr>
                            <a:xfrm flipV="1">
                              <a:off x="1925955" y="153035"/>
                              <a:ext cx="0" cy="24320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9" name="Connecteur droit 379"/>
                          <wps:cNvCnPr/>
                          <wps:spPr>
                            <a:xfrm flipV="1">
                              <a:off x="2628900" y="153035"/>
                              <a:ext cx="0" cy="24320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0" name="Rectangle 380"/>
                          <wps:cNvSpPr/>
                          <wps:spPr>
                            <a:xfrm>
                              <a:off x="1100455" y="153035"/>
                              <a:ext cx="518795" cy="243840"/>
                            </a:xfrm>
                            <a:prstGeom prst="rect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1" name="Forme libre 381"/>
                          <wps:cNvSpPr/>
                          <wps:spPr>
                            <a:xfrm>
                              <a:off x="1109980" y="213360"/>
                              <a:ext cx="490220" cy="121920"/>
                            </a:xfrm>
                            <a:custGeom>
                              <a:avLst/>
                              <a:gdLst>
                                <a:gd name="connsiteX0" fmla="*/ 0 w 581341"/>
                                <a:gd name="connsiteY0" fmla="*/ 115251 h 145534"/>
                                <a:gd name="connsiteX1" fmla="*/ 121113 w 581341"/>
                                <a:gd name="connsiteY1" fmla="*/ 194 h 145534"/>
                                <a:gd name="connsiteX2" fmla="*/ 175613 w 581341"/>
                                <a:gd name="connsiteY2" fmla="*/ 139474 h 145534"/>
                                <a:gd name="connsiteX3" fmla="*/ 327004 w 581341"/>
                                <a:gd name="connsiteY3" fmla="*/ 194 h 145534"/>
                                <a:gd name="connsiteX4" fmla="*/ 381505 w 581341"/>
                                <a:gd name="connsiteY4" fmla="*/ 145529 h 145534"/>
                                <a:gd name="connsiteX5" fmla="*/ 490506 w 581341"/>
                                <a:gd name="connsiteY5" fmla="*/ 6250 h 145534"/>
                                <a:gd name="connsiteX6" fmla="*/ 581341 w 581341"/>
                                <a:gd name="connsiteY6" fmla="*/ 97084 h 1455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81341" h="145534">
                                  <a:moveTo>
                                    <a:pt x="0" y="115251"/>
                                  </a:moveTo>
                                  <a:cubicBezTo>
                                    <a:pt x="45922" y="55704"/>
                                    <a:pt x="91844" y="-3843"/>
                                    <a:pt x="121113" y="194"/>
                                  </a:cubicBezTo>
                                  <a:cubicBezTo>
                                    <a:pt x="150382" y="4231"/>
                                    <a:pt x="141298" y="139474"/>
                                    <a:pt x="175613" y="139474"/>
                                  </a:cubicBezTo>
                                  <a:cubicBezTo>
                                    <a:pt x="209928" y="139474"/>
                                    <a:pt x="292689" y="-815"/>
                                    <a:pt x="327004" y="194"/>
                                  </a:cubicBezTo>
                                  <a:cubicBezTo>
                                    <a:pt x="361319" y="1203"/>
                                    <a:pt x="354255" y="144520"/>
                                    <a:pt x="381505" y="145529"/>
                                  </a:cubicBezTo>
                                  <a:cubicBezTo>
                                    <a:pt x="408755" y="146538"/>
                                    <a:pt x="457200" y="14324"/>
                                    <a:pt x="490506" y="6250"/>
                                  </a:cubicBezTo>
                                  <a:cubicBezTo>
                                    <a:pt x="523812" y="-1824"/>
                                    <a:pt x="552576" y="47630"/>
                                    <a:pt x="581341" y="97084"/>
                                  </a:cubicBezTo>
                                </a:path>
                              </a:pathLst>
                            </a:cu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Connecteur droit 382"/>
                          <wps:cNvCnPr/>
                          <wps:spPr>
                            <a:xfrm>
                              <a:off x="978535" y="274955"/>
                              <a:ext cx="121920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8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153035" y="153035"/>
                              <a:ext cx="518795" cy="243840"/>
                            </a:xfrm>
                            <a:prstGeom prst="rect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7" name="Connecteur droit 637"/>
                          <wps:cNvCnPr/>
                          <wps:spPr>
                            <a:xfrm flipV="1">
                              <a:off x="1375410" y="0"/>
                              <a:ext cx="0" cy="15176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Connecteur droit 638"/>
                          <wps:cNvCnPr/>
                          <wps:spPr>
                            <a:xfrm>
                              <a:off x="824865" y="0"/>
                              <a:ext cx="549910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9" name="Connecteur droit 639"/>
                          <wps:cNvCnPr/>
                          <wps:spPr>
                            <a:xfrm flipV="1">
                              <a:off x="824865" y="0"/>
                              <a:ext cx="0" cy="27495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0" name="Connecteur droit 640"/>
                          <wps:cNvCnPr/>
                          <wps:spPr>
                            <a:xfrm>
                              <a:off x="672465" y="274955"/>
                              <a:ext cx="152400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Connecteur droit 641"/>
                          <wps:cNvCnPr/>
                          <wps:spPr>
                            <a:xfrm>
                              <a:off x="0" y="274955"/>
                              <a:ext cx="152400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0000FF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2" name="Connecteur droit 642"/>
                          <wps:cNvCnPr/>
                          <wps:spPr>
                            <a:xfrm flipV="1">
                              <a:off x="397510" y="397510"/>
                              <a:ext cx="0" cy="243205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3" name="Connecteur droit 643"/>
                          <wps:cNvCnPr/>
                          <wps:spPr>
                            <a:xfrm flipH="1">
                              <a:off x="397510" y="641985"/>
                              <a:ext cx="1863725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4" name="Connecteur droit 644"/>
                          <wps:cNvCnPr/>
                          <wps:spPr>
                            <a:xfrm flipV="1">
                              <a:off x="2262505" y="397510"/>
                              <a:ext cx="0" cy="39624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5" name="Connecteur droit 645"/>
                          <wps:cNvCnPr/>
                          <wps:spPr>
                            <a:xfrm flipH="1">
                              <a:off x="1987550" y="795020"/>
                              <a:ext cx="518795" cy="0"/>
                            </a:xfrm>
                            <a:prstGeom prst="line">
                              <a:avLst/>
                            </a:prstGeom>
                            <a:ln w="19050" cmpd="sng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0" name="Ellipse 690"/>
                          <wps:cNvSpPr/>
                          <wps:spPr>
                            <a:xfrm>
                              <a:off x="2750820" y="61595"/>
                              <a:ext cx="396875" cy="39687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12D" w:rsidRPr="00B136A0" w:rsidRDefault="0056712D" w:rsidP="0056712D">
                                <w:pPr>
                                  <w:jc w:val="center"/>
                                  <w:rPr>
                                    <w:sz w:val="14"/>
                                  </w:rPr>
                                </w:pPr>
                                <w:r w:rsidRPr="00B136A0">
                                  <w:rPr>
                                    <w:sz w:val="14"/>
                                  </w:rPr>
                                  <w:t>Moto</w:t>
                                </w:r>
                                <w:r>
                                  <w:rPr>
                                    <w:sz w:val="14"/>
                                  </w:rPr>
                                  <w:t>-</w:t>
                                </w:r>
                              </w:p>
                              <w:p w:rsidR="0056712D" w:rsidRPr="00B136A0" w:rsidRDefault="0056712D" w:rsidP="0056712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proofErr w:type="gramStart"/>
                                <w:r w:rsidRPr="00B136A0">
                                  <w:rPr>
                                    <w:sz w:val="14"/>
                                  </w:rPr>
                                  <w:t>réducteur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" name="Forme libre 22"/>
                        <wps:cNvSpPr/>
                        <wps:spPr>
                          <a:xfrm flipH="1">
                            <a:off x="216535" y="1266825"/>
                            <a:ext cx="4559935" cy="0"/>
                          </a:xfrm>
                          <a:custGeom>
                            <a:avLst/>
                            <a:gdLst>
                              <a:gd name="connsiteX0" fmla="*/ 0 w 584791"/>
                              <a:gd name="connsiteY0" fmla="*/ 0 h 1786270"/>
                              <a:gd name="connsiteX1" fmla="*/ 584791 w 584791"/>
                              <a:gd name="connsiteY1" fmla="*/ 1786270 h 17862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584791" h="1786270">
                                <a:moveTo>
                                  <a:pt x="0" y="0"/>
                                </a:moveTo>
                                <a:lnTo>
                                  <a:pt x="584791" y="1786270"/>
                                </a:lnTo>
                              </a:path>
                            </a:pathLst>
                          </a:custGeom>
                          <a:ln w="6350" cmpd="sng">
                            <a:prstDash val="lgDashDot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Zone de texte 23"/>
                        <wps:cNvSpPr txBox="1"/>
                        <wps:spPr>
                          <a:xfrm>
                            <a:off x="-159840" y="1303020"/>
                            <a:ext cx="1012320" cy="562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12D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  <m:t>x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  <w:p w:rsidR="0056712D" w:rsidRPr="003F0F1E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w:r w:rsidRPr="0021379E">
                                <w:rPr>
                                  <w:sz w:val="18"/>
                                </w:rPr>
                                <w:t>(</w:t>
                              </w:r>
                              <w:proofErr w:type="gramStart"/>
                              <w:r w:rsidRPr="0021379E">
                                <w:rPr>
                                  <w:sz w:val="18"/>
                                </w:rPr>
                                <w:t>axe</w:t>
                              </w:r>
                              <w:proofErr w:type="gramEnd"/>
                              <w:r w:rsidRPr="0021379E">
                                <w:rPr>
                                  <w:sz w:val="18"/>
                                </w:rPr>
                                <w:t xml:space="preserve"> de la vis)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orme libre 24"/>
                        <wps:cNvSpPr/>
                        <wps:spPr>
                          <a:xfrm flipH="1" flipV="1">
                            <a:off x="4133640" y="590592"/>
                            <a:ext cx="0" cy="797198"/>
                          </a:xfrm>
                          <a:custGeom>
                            <a:avLst/>
                            <a:gdLst>
                              <a:gd name="connsiteX0" fmla="*/ 0 w 584791"/>
                              <a:gd name="connsiteY0" fmla="*/ 0 h 1786270"/>
                              <a:gd name="connsiteX1" fmla="*/ 584791 w 584791"/>
                              <a:gd name="connsiteY1" fmla="*/ 1786270 h 17862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584791" h="1786270">
                                <a:moveTo>
                                  <a:pt x="0" y="0"/>
                                </a:moveTo>
                                <a:lnTo>
                                  <a:pt x="584791" y="1786270"/>
                                </a:lnTo>
                              </a:path>
                            </a:pathLst>
                          </a:custGeom>
                          <a:ln w="6350" cmpd="sng">
                            <a:prstDash val="lgDashDot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Zone de texte 25"/>
                        <wps:cNvSpPr txBox="1"/>
                        <wps:spPr>
                          <a:xfrm>
                            <a:off x="4133640" y="304851"/>
                            <a:ext cx="429210" cy="470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12D" w:rsidRPr="003F0F1E" w:rsidRDefault="0056712D" w:rsidP="0056712D">
                              <w:pPr>
                                <w:rPr>
                                  <w:sz w:val="32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</w:rPr>
                                        <m:t>y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r 30" o:spid="_x0000_s1084" style="position:absolute;margin-left:63.3pt;margin-top:2.4pt;width:372.75pt;height:135.9pt;z-index:251662336;mso-width-relative:margin;mso-height-relative:margin" coordorigin="-159840,304851" coordsize="5516700,201162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">
                <v:group id="Grouper 21" o:spid="_x0000_s1085" style="position:absolute;left:974090;top:869950;width:4382770;height:1446530" coordsize="3147695,10388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Ha08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W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wdrTzDAAAA2wAAAA8A&#10;AAAAAAAAAAAAAAAAqQIAAGRycy9kb3ducmV2LnhtbFBLBQYAAAAABAAEAPoAAACZAwAAAAA=&#10;">
                  <v:rect id="Rectangle 646" o:spid="_x0000_s1086" style="position:absolute;left:1987550;top:795020;width:518795;height:2438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QCSQxQAA&#10;ANwAAAAPAAAAZHJzL2Rvd25yZXYueG1sRI9Pa8JAFMTvBb/D8gRvdeMfQo2uIhahFDw06cXbI/tM&#10;gtm3Iftq0m/fLRR6HGbmN8zuMLpWPagPjWcDi3kCirj0tuHKwGdxfn4BFQTZYuuZDHxTgMN+8rTD&#10;zPqBP+iRS6UihEOGBmqRLtM6lDU5DHPfEUfv5nuHEmVfadvjEOGu1cskSbXDhuNCjR2dairv+Zcz&#10;UL5ehyGXy2W5XhUbKd45r5KVMbPpeNyCEhrlP/zXfrMG0nUKv2fiEdD7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lAJJDFAAAA3AAAAA8AAAAAAAAAAAAAAAAAlwIAAGRycy9k&#10;b3ducmV2LnhtbFBLBQYAAAAABAAEAPUAAACJAwAAAAA=&#10;" fillcolor="red" stroked="f" strokeweight="1.5pt">
                    <v:fill r:id="rId9" o:title="" type="pattern"/>
                  </v:rect>
                  <v:line id="Connecteur droit 376" o:spid="_x0000_s1087" style="position:absolute;visibility:visible;mso-wrap-style:square" from="1619885,274955" to="2750820,2749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UzyGMQAAADcAAAADwAAAGRycy9kb3ducmV2LnhtbESPT2sCMRTE7wW/Q3iCt5pVyxq2RpEW&#10;oT36B+3xkTx3Fzcvyya622/fFAo9DjPzG2a1GVwjHtSF2rOG2TQDQWy8rbnUcDrunhWIEJEtNp5J&#10;wzcF2KxHTyssrO95T49DLEWCcChQQxVjW0gZTEUOw9S3xMm7+s5hTLIrpe2wT3DXyHmW5dJhzWmh&#10;wpbeKjK3w91pyF+MwlN///Tn/Xz3br7UZamU1pPxsH0FEWmI/+G/9ofVsFjm8HsmHQG5/g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tTPIYxAAAANwAAAAPAAAAAAAAAAAA&#10;AAAAAKECAABkcnMvZG93bnJldi54bWxQSwUGAAAAAAQABAD5AAAAkgMAAAAA&#10;" strokecolor="green" strokeweight="1.5pt"/>
                  <v:rect id="Rectangle 377" o:spid="_x0000_s1088" style="position:absolute;left:2018030;top:153035;width:518795;height:2438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s6tQxQAA&#10;ANwAAAAPAAAAZHJzL2Rvd25yZXYueG1sRI9La8MwEITvhfwHsYXcGrkO1MaxEpJAaBt6yKO9L9b6&#10;QayVsVTb/fdRodDjMDPfMPlmMq0YqHeNZQXPiwgEcWF1w5WCz+vhKQXhPLLG1jIp+CEHm/XsIcdM&#10;25HPNFx8JQKEXYYKau+7TEpX1GTQLWxHHLzS9gZ9kH0ldY9jgJtWxlH0Ig02HBZq7GhfU3G7fBsF&#10;J3srZfsVx8dk9xon7yYdq+FDqfnjtF2B8DT5//Bf+00rWCYJ/J4JR0Cu7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Gzq1DFAAAA3AAAAA8AAAAAAAAAAAAAAAAAlwIAAGRycy9k&#10;b3ducmV2LnhtbFBLBQYAAAAABAAEAPUAAACJAwAAAAA=&#10;" filled="f" strokecolor="red" strokeweight="1.5pt"/>
                  <v:line id="Connecteur droit 378" o:spid="_x0000_s1089" style="position:absolute;flip:y;visibility:visible;mso-wrap-style:square" from="1925955,153035" to="1925955,3962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xnd58IAAADcAAAADwAAAGRycy9kb3ducmV2LnhtbERP3WrCMBS+H/gO4QjezdQJna1GkUJx&#10;V9tsfYBDc9aWJSddE7W+/XIx2OXH9787TNaIG42+d6xgtUxAEDdO99wquNTl8waED8gajWNS8CAP&#10;h/3saYe5dnc+060KrYgh7HNU0IUw5FL6piOLfukG4sh9udFiiHBspR7xHsOtkS9JkkqLPceGDgcq&#10;Omq+q6tVsEk/3gvTVPVj3X+esvTHnLLSKLWYT8ctiEBT+Bf/ud+0gvVrXBvPxCMg97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Axnd58IAAADcAAAADwAAAAAAAAAAAAAA&#10;AAChAgAAZHJzL2Rvd25yZXYueG1sUEsFBgAAAAAEAAQA+QAAAJADAAAAAA==&#10;" strokecolor="green" strokeweight="1.5pt"/>
                  <v:line id="Connecteur droit 379" o:spid="_x0000_s1090" style="position:absolute;flip:y;visibility:visible;mso-wrap-style:square" from="2628900,153035" to="2628900,3962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FV4fMQAAADcAAAADwAAAGRycy9kb3ducmV2LnhtbESP0WrCQBRE3wv+w3IF3+pGhdREVxFB&#10;9Mm2sR9wyV6T4O7dmF01/r1bKPRxmJkzzHLdWyPu1PnGsYLJOAFBXDrdcKXg57R7n4PwAVmjcUwK&#10;nuRhvRq8LTHX7sHfdC9CJSKEfY4K6hDaXEpf1mTRj11LHL2z6yyGKLtK6g4fEW6NnCZJKi02HBdq&#10;bGlbU3kpblbBPP08bk1ZnJ6z5mufpVezz3ZGqdGw3yxABOrDf/ivfdAKZh8Z/J6JR0CuX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VXh8xAAAANwAAAAPAAAAAAAAAAAA&#10;AAAAAKECAABkcnMvZG93bnJldi54bWxQSwUGAAAAAAQABAD5AAAAkgMAAAAA&#10;" strokecolor="green" strokeweight="1.5pt"/>
                  <v:rect id="Rectangle 380" o:spid="_x0000_s1091" style="position:absolute;left:1100455;top:153035;width:518795;height:2438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hEOxwwAA&#10;ANwAAAAPAAAAZHJzL2Rvd25yZXYueG1sRE/LasJAFN0L/sNwhW5EJzYgEh2lBAuhCMXYRZeXzG0S&#10;zNwJmWke/XpnUXB5OO/DaTSN6KlztWUFm3UEgriwuuZSwdftfbUD4TyyxsYyKZjIwek4nx0w0Xbg&#10;K/W5L0UIYZeggsr7NpHSFRUZdGvbEgfux3YGfYBdKXWHQwg3jXyNoq00WHNoqLCltKLinv8aBWmr&#10;l5+XIvv7plSP08e2vp/jSamXxfi2B+Fp9E/xvzvTCuJdmB/OhCMgj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lhEOxwwAAANwAAAAPAAAAAAAAAAAAAAAAAJcCAABkcnMvZG93&#10;bnJldi54bWxQSwUGAAAAAAQABAD1AAAAhwMAAAAA&#10;" filled="f" strokecolor="blue" strokeweight="1.5pt"/>
                  <v:shape id="Forme libre 381" o:spid="_x0000_s1092" style="position:absolute;left:1109980;top:213360;width:490220;height:121920;visibility:visible;mso-wrap-style:square;v-text-anchor:middle" coordsize="581341,1455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DxGZxQAA&#10;ANwAAAAPAAAAZHJzL2Rvd25yZXYueG1sRI9Ba8JAFITvgv9heYXedKMVkegqVShUaA1qoddH9pmN&#10;Zt+G7DbGf+8WBI/DzHzDLFadrURLjS8dKxgNExDEudMlFwp+jh+DGQgfkDVWjknBjTyslv3eAlPt&#10;rryn9hAKESHsU1RgQqhTKX1uyKIfupo4eifXWAxRNoXUDV4j3FZynCRTabHkuGCwpo2h/HL4swoy&#10;m01odzHfxe85O62Pt23+1W6Ven3p3ucgAnXhGX60P7WCt9kI/s/EIyC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gPEZnFAAAA3AAAAA8AAAAAAAAAAAAAAAAAlwIAAGRycy9k&#10;b3ducmV2LnhtbFBLBQYAAAAABAAEAPUAAACJAwAAAAA=&#10;" path="m0,115251c45922,55704,91844,-3843,121113,194,150382,4231,141298,139474,175613,139474,209928,139474,292689,-815,327004,194,361319,1203,354255,144520,381505,145529,408755,146538,457200,14324,490506,6250,523812,-1824,552576,47630,581341,97084e" filled="f" strokecolor="green" strokeweight="1.5pt">
                    <v:path arrowok="t" o:connecttype="custom" o:connectlocs="0,96551;102129,163;148087,116843;275748,163;321707,121916;413623,5236;490220,81331" o:connectangles="0,0,0,0,0,0,0"/>
                  </v:shape>
                  <v:line id="Connecteur droit 382" o:spid="_x0000_s1093" style="position:absolute;visibility:visible;mso-wrap-style:square" from="978535,274955" to="1100455,2749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6KEPMMAAADcAAAADwAAAGRycy9kb3ducmV2LnhtbESPQWsCMRSE7wX/Q3iCt5p1FRu2RpEW&#10;wR610vb4SJ67i5uXZRPd9d83QqHHYWa+YVabwTXiRl2oPWuYTTMQxMbbmksNp8/dswIRIrLFxjNp&#10;uFOAzXr0tMLC+p4PdDvGUiQIhwI1VDG2hZTBVOQwTH1LnLyz7xzGJLtS2g77BHeNzLNsKR3WnBYq&#10;bOmtInM5Xp2G5cIoPPXXD/91yHfv5kd9vyil9WQ8bF9BRBrif/ivvbca5iqHx5l0BOT6F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eihDzDAAAA3AAAAA8AAAAAAAAAAAAA&#10;AAAAoQIAAGRycy9kb3ducmV2LnhtbFBLBQYAAAAABAAEAPkAAACRAwAAAAA=&#10;" strokecolor="green" strokeweight="1.5pt"/>
                  <v:rect id="Rectangle 636" o:spid="_x0000_s1094" style="position:absolute;left:153035;top:153035;width:518795;height:2438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+xSPxQAA&#10;ANwAAAAPAAAAZHJzL2Rvd25yZXYueG1sRI9Pa8JAFMTvgt9heUJvumkKUWJWqYK0Fg+trfdH9uUP&#10;Zt+G7JrEb98tFDwOM/MbJtuOphE9da62rOB5EYEgzq2uuVTw832Yr0A4j6yxsUwK7uRgu5lOMky1&#10;HfiL+rMvRYCwS1FB5X2bSunyigy6hW2Jg1fYzqAPsiul7nAIcNPIOIoSabDmsFBhS/uK8uv5ZhR8&#10;2mshm0scfyx3b/HyaFZD2Z+UepqNr2sQnkb/CP+337WC5CWBvzPhCMjN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X7FI/FAAAA3AAAAA8AAAAAAAAAAAAAAAAAlwIAAGRycy9k&#10;b3ducmV2LnhtbFBLBQYAAAAABAAEAPUAAACJAwAAAAA=&#10;" filled="f" strokecolor="red" strokeweight="1.5pt"/>
                  <v:line id="Connecteur droit 637" o:spid="_x0000_s1095" style="position:absolute;flip:y;visibility:visible;mso-wrap-style:square" from="1375410,0" to="1375410,1517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vWuksQAAADcAAAADwAAAGRycy9kb3ducmV2LnhtbESPT2vCQBTE70K/w/IKvYhutKCSuoqI&#10;Qo8a00Jvj+zLH8y+DdmNSb59Vyj0OMzMb5jtfjC1eFDrKssKFvMIBHFmdcWFgvR2nm1AOI+ssbZM&#10;CkZysN+9TLYYa9vzlR6JL0SAsItRQel9E0vpspIMurltiIOX29agD7ItpG6xD3BTy2UUraTBisNC&#10;iQ0dS8ruSWcUJDJNx/z+k32fuDfj16W7dPlUqbfX4fABwtPg/8N/7U+tYPW+hueZcATk7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29a6SxAAAANwAAAAPAAAAAAAAAAAA&#10;AAAAAKECAABkcnMvZG93bnJldi54bWxQSwUGAAAAAAQABAD5AAAAkgMAAAAA&#10;" strokecolor="blue" strokeweight="1.5pt"/>
                  <v:line id="Connecteur droit 638" o:spid="_x0000_s1096" style="position:absolute;visibility:visible;mso-wrap-style:square" from="824865,0" to="1374775,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DF7E8EAAADcAAAADwAAAGRycy9kb3ducmV2LnhtbERPy4rCMBTdC/MP4Q6401SFINUozoAg&#10;DIgvXN9p7rTV5qY0GW39erMQXB7Oe75sbSVu1PjSsYbRMAFBnDlTcq7hdFwPpiB8QDZYOSYNHXlY&#10;Lj56c0yNu/OeboeQixjCPkUNRQh1KqXPCrLoh64mjtyfayyGCJtcmgbvMdxWcpwkSlosOTYUWNN3&#10;Qdn18G81XJzqfsdOyfPoqLbdaZd8/TyuWvc/29UMRKA2vMUv98ZoUJO4Np6JR0Aun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MMXsTwQAAANwAAAAPAAAAAAAAAAAAAAAA&#10;AKECAABkcnMvZG93bnJldi54bWxQSwUGAAAAAAQABAD5AAAAjwMAAAAA&#10;" strokecolor="blue" strokeweight="1.5pt"/>
                  <v:line id="Connecteur droit 639" o:spid="_x0000_s1097" style="position:absolute;flip:y;visibility:visible;mso-wrap-style:square" from="824865,0" to="824865,2749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Cafe8QAAADcAAAADwAAAGRycy9kb3ducmV2LnhtbESPT2vCQBTE70K/w/IKvYhutCCauoqI&#10;Qo8a00Jvj+zLH8y+DdmNSb59Vyj0OMzMb5jtfjC1eFDrKssKFvMIBHFmdcWFgvR2nq1BOI+ssbZM&#10;CkZysN+9TLYYa9vzlR6JL0SAsItRQel9E0vpspIMurltiIOX29agD7ItpG6xD3BTy2UUraTBisNC&#10;iQ0dS8ruSWcUJDJNx/z+k32fuDfj16W7dPlUqbfX4fABwtPg/8N/7U+tYPW+geeZcATk7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oJp97xAAAANwAAAAPAAAAAAAAAAAA&#10;AAAAAKECAABkcnMvZG93bnJldi54bWxQSwUGAAAAAAQABAD5AAAAkgMAAAAA&#10;" strokecolor="blue" strokeweight="1.5pt"/>
                  <v:line id="Connecteur droit 640" o:spid="_x0000_s1098" style="position:absolute;visibility:visible;mso-wrap-style:square" from="672465,274955" to="824865,2749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kEEaMEAAADcAAAADwAAAGRycy9kb3ducmV2LnhtbERPy4rCMBTdC/MP4Q6401SRINUozoAg&#10;DIgvXN9p7rTV5qY0GW39erMQXB7Oe75sbSVu1PjSsYbRMAFBnDlTcq7hdFwPpiB8QDZYOSYNHXlY&#10;Lj56c0yNu/OeboeQixjCPkUNRQh1KqXPCrLoh64mjtyfayyGCJtcmgbvMdxWcpwkSlosOTYUWNN3&#10;Qdn18G81XJzqfsdOyfPoqLbdaZd8/TyuWvc/29UMRKA2vMUv98ZoUJM4P56JR0Aun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qQQRowQAAANwAAAAPAAAAAAAAAAAAAAAA&#10;AKECAABkcnMvZG93bnJldi54bWxQSwUGAAAAAAQABAD5AAAAjwMAAAAA&#10;" strokecolor="blue" strokeweight="1.5pt"/>
                  <v:line id="Connecteur droit 641" o:spid="_x0000_s1099" style="position:absolute;visibility:visible;mso-wrap-style:square" from="0,274955" to="152400,2749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Q2h88UAAADcAAAADwAAAGRycy9kb3ducmV2LnhtbESPQWvCQBSE7wX/w/KE3uomUhZJ3QQV&#10;CoVCsSo9v2Zfk2j2bchuNemvdwuCx2FmvmGWxWBbcabeN441pLMEBHHpTMOVhsP+9WkBwgdkg61j&#10;0jCShyKfPCwxM+7Cn3TehUpECPsMNdQhdJmUvqzJop+5jjh6P663GKLsK2l6vES4beU8SZS02HBc&#10;qLGjTU3lafdrNRydGr/nTsmvdK8+xsM2Wb//nbR+nA6rFxCBhnAP39pvRoN6TuH/TDwCMr8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RQ2h88UAAADcAAAADwAAAAAAAAAA&#10;AAAAAAChAgAAZHJzL2Rvd25yZXYueG1sUEsFBgAAAAAEAAQA+QAAAJMDAAAAAA==&#10;" strokecolor="blue" strokeweight="1.5pt"/>
                  <v:line id="Connecteur droit 642" o:spid="_x0000_s1100" style="position:absolute;flip:y;visibility:visible;mso-wrap-style:square" from="397510,397510" to="397510,6407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CmPmsYAAADcAAAADwAAAGRycy9kb3ducmV2LnhtbESPQWvCQBSE74X+h+UVetNNpcYaXaUI&#10;igdBTSXg7ZF9TWKzb0N21fjvXUHocZiZb5jpvDO1uFDrKssKPvoRCOLc6ooLBYefZe8LhPPIGmvL&#10;pOBGDuaz15cpJtpeeU+X1BciQNglqKD0vkmkdHlJBl3fNsTB+7WtQR9kW0jd4jXATS0HURRLgxWH&#10;hRIbWpSU/6Vno6DeFqd0vFotN34xGmJ8zE7ZLlPq/a37noDw1Pn/8LO91grizwE8zoQjIGd3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Apj5rGAAAA3AAAAA8AAAAAAAAA&#10;AAAAAAAAoQIAAGRycy9kb3ducmV2LnhtbFBLBQYAAAAABAAEAPkAAACUAwAAAAA=&#10;" strokecolor="red" strokeweight="1.5pt"/>
                  <v:line id="Connecteur droit 643" o:spid="_x0000_s1101" style="position:absolute;flip:x;visibility:visible;mso-wrap-style:square" from="397510,641985" to="2261235,64198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2UqAccAAADcAAAADwAAAGRycy9kb3ducmV2LnhtbESPQWvCQBSE74L/YXlCb2ZjtbFGVxFB&#10;8VCwpiXQ2yP7TGKzb0N2q+m/7xYKPQ4z8w2z2vSmETfqXG1ZwSSKQRAXVtdcKnh/24+fQTiPrLGx&#10;TAq+ycFmPRysMNX2zme6Zb4UAcIuRQWV920qpSsqMugi2xIH72I7gz7IrpS6w3uAm0Y+xnEiDdYc&#10;FipsaVdR8Zl9GQXNqbxmi8Nh/+J38ydMPvJr/por9TDqt0sQnnr/H/5rH7WCZDaF3zPhCMj1D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DfZSoBxwAAANwAAAAPAAAAAAAA&#10;AAAAAAAAAKECAABkcnMvZG93bnJldi54bWxQSwUGAAAAAAQABAD5AAAAlQMAAAAA&#10;" strokecolor="red" strokeweight="1.5pt"/>
                  <v:line id="Connecteur droit 644" o:spid="_x0000_s1102" style="position:absolute;flip:y;visibility:visible;mso-wrap-style:square" from="2262505,397510" to="2262505,7937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IyydcYAAADcAAAADwAAAGRycy9kb3ducmV2LnhtbESPQWvCQBSE74L/YXmCN90oNrWpq4ig&#10;9FDQxhLo7ZF9JtHs25Ddavrvu4LgcZiZb5jFqjO1uFLrKssKJuMIBHFudcWFgu/jdjQH4Tyyxtoy&#10;KfgjB6tlv7fARNsbf9E19YUIEHYJKii9bxIpXV6SQTe2DXHwTrY16INsC6lbvAW4qeU0imJpsOKw&#10;UGJDm5LyS/prFNT74py+7XbbT795fcH4Jztnh0yp4aBbv4Pw1Pln+NH+0Ari2QzuZ8IRkMt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FCMsnXGAAAA3AAAAA8AAAAAAAAA&#10;AAAAAAAAoQIAAGRycy9kb3ducmV2LnhtbFBLBQYAAAAABAAEAPkAAACUAwAAAAA=&#10;" strokecolor="red" strokeweight="1.5pt"/>
                  <v:line id="Connecteur droit 645" o:spid="_x0000_s1103" style="position:absolute;flip:x;visibility:visible;mso-wrap-style:square" from="1987550,795020" to="2506345,7950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8AX7scAAADcAAAADwAAAGRycy9kb3ducmV2LnhtbESPT2vCQBTE7wW/w/KE3urGUlONbkQE&#10;pYdCbZSAt0f2mT9m34bsVtNv3y0Uehxm5jfMaj2YVtyod7VlBdNJBIK4sLrmUsHpuHuag3AeWWNr&#10;mRR8k4N1OnpYYaLtnT/plvlSBAi7BBVU3neJlK6oyKCb2I44eBfbG/RB9qXUPd4D3LTyOYpiabDm&#10;sFBhR9uKimv2ZRS0H2WTLfb73bvfvs4wPudNfsiVehwPmyUIT4P/D/+137SC+GUGv2fCEZDpD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A/wBfuxwAAANwAAAAPAAAAAAAA&#10;AAAAAAAAAKECAABkcnMvZG93bnJldi54bWxQSwUGAAAAAAQABAD5AAAAlQMAAAAA&#10;" strokecolor="red" strokeweight="1.5pt"/>
                  <v:oval id="Ellipse 690" o:spid="_x0000_s1104" style="position:absolute;left:2750820;top:61595;width:396875;height:39687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Y2mxwwAA&#10;ANwAAAAPAAAAZHJzL2Rvd25yZXYueG1sRE/LTgIxFN2b+A/NNWEnHVkQHSiEoCQQEpXX/jK9TAen&#10;t8O0QPHr7cKE5cl5D8fR1uJCra8cK3jpZiCIC6crLhVsN7PnVxA+IGusHZOCG3kYjx4fhphrd+UV&#10;XdahFCmEfY4KTAhNLqUvDFn0XdcQJ+7gWoshwbaUusVrCre17GVZX1qsODUYbGhqqPhZn62CxSpu&#10;3ucH83Ha746/t2X8/KLvs1KdpzgZgAgUw138755rBf23ND+dSUdAjv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wY2mxwwAAANwAAAAPAAAAAAAAAAAAAAAAAJcCAABkcnMvZG93&#10;bnJldi54bWxQSwUGAAAAAAQABAD1AAAAhwMAAAAA&#10;" fillcolor="white [3201]" strokecolor="red" strokeweight="2pt">
                    <v:textbox inset="0,,0">
                      <w:txbxContent>
                        <w:p w:rsidR="0056712D" w:rsidRPr="00B136A0" w:rsidRDefault="0056712D" w:rsidP="0056712D">
                          <w:pPr>
                            <w:jc w:val="center"/>
                            <w:rPr>
                              <w:sz w:val="14"/>
                            </w:rPr>
                          </w:pPr>
                          <w:r w:rsidRPr="00B136A0">
                            <w:rPr>
                              <w:sz w:val="14"/>
                            </w:rPr>
                            <w:t>Moto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</w:p>
                        <w:p w:rsidR="0056712D" w:rsidRPr="00B136A0" w:rsidRDefault="0056712D" w:rsidP="0056712D">
                          <w:pPr>
                            <w:jc w:val="center"/>
                            <w:rPr>
                              <w:sz w:val="28"/>
                            </w:rPr>
                          </w:pPr>
                          <w:proofErr w:type="gramStart"/>
                          <w:r w:rsidRPr="00B136A0">
                            <w:rPr>
                              <w:sz w:val="14"/>
                            </w:rPr>
                            <w:t>réducteur</w:t>
                          </w:r>
                          <w:proofErr w:type="gramEnd"/>
                        </w:p>
                      </w:txbxContent>
                    </v:textbox>
                  </v:oval>
                </v:group>
                <v:shape id="Forme libre 22" o:spid="_x0000_s1105" style="position:absolute;left:216535;top:1266825;width:4559935;height:0;flip:x;visibility:visible;mso-wrap-style:square;v-text-anchor:middle" coordsize="584791,1786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H/BgwwAA&#10;ANsAAAAPAAAAZHJzL2Rvd25yZXYueG1sRI9Pi8IwFMTvwn6H8Bb2IppasEo1iggLe9iL/+7P5tkW&#10;m5eSRG33028EweMwM79hluvONOJOzteWFUzGCQjiwuqaSwXHw/doDsIHZI2NZVLQk4f16mOwxFzb&#10;B+/ovg+liBD2OSqoQmhzKX1RkUE/ti1x9C7WGQxRulJqh48IN41MkySTBmuOCxW2tK2ouO5vRkHW&#10;36anPz90vxc529njuc+m861SX5/dZgEiUBfe4Vf7RytIU3h+iT9Arv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3H/BgwwAAANsAAAAPAAAAAAAAAAAAAAAAAJcCAABkcnMvZG93&#10;bnJldi54bWxQSwUGAAAAAAQABAD1AAAAhwMAAAAA&#10;" path="m0,0l584791,1786270e" filled="f" strokecolor="black [3040]" strokeweight=".5pt">
                  <v:stroke dashstyle="longDashDot" endarrow="block"/>
                  <v:path arrowok="t" o:connecttype="custom" o:connectlocs="0,0;4559935,1" o:connectangles="0,0"/>
                </v:shape>
                <v:shape id="Zone de texte 23" o:spid="_x0000_s1106" type="#_x0000_t202" style="position:absolute;left:-159840;top:1303020;width:1012320;height:5627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PoEz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Y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j6BM8QAAADbAAAADwAAAAAAAAAAAAAAAACXAgAAZHJzL2Rv&#10;d25yZXYueG1sUEsFBgAAAAAEAAQA9QAAAIgDAAAAAA==&#10;" filled="f" stroked="f">
                  <v:textbox>
                    <w:txbxContent>
                      <w:p w:rsidR="0056712D" w:rsidRDefault="0056712D" w:rsidP="0056712D">
                        <w:pPr>
                          <w:rPr>
                            <w:sz w:val="32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sz w:val="32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x</m:t>
                                </m:r>
                              </m:e>
                            </m:acc>
                          </m:oMath>
                        </m:oMathPara>
                      </w:p>
                      <w:p w:rsidR="0056712D" w:rsidRPr="003F0F1E" w:rsidRDefault="0056712D" w:rsidP="0056712D">
                        <w:pPr>
                          <w:rPr>
                            <w:sz w:val="32"/>
                          </w:rPr>
                        </w:pPr>
                        <w:r w:rsidRPr="0021379E">
                          <w:rPr>
                            <w:sz w:val="18"/>
                          </w:rPr>
                          <w:t>(</w:t>
                        </w:r>
                        <w:proofErr w:type="gramStart"/>
                        <w:r w:rsidRPr="0021379E">
                          <w:rPr>
                            <w:sz w:val="18"/>
                          </w:rPr>
                          <w:t>axe</w:t>
                        </w:r>
                        <w:proofErr w:type="gramEnd"/>
                        <w:r w:rsidRPr="0021379E">
                          <w:rPr>
                            <w:sz w:val="18"/>
                          </w:rPr>
                          <w:t xml:space="preserve"> de la vis)</w:t>
                        </w:r>
                      </w:p>
                    </w:txbxContent>
                  </v:textbox>
                </v:shape>
                <v:shape id="Forme libre 24" o:spid="_x0000_s1107" style="position:absolute;left:4133640;top:590592;width:0;height:797198;flip:x y;visibility:visible;mso-wrap-style:square;v-text-anchor:middle" coordsize="584791,1786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7O6cwwAA&#10;ANsAAAAPAAAAZHJzL2Rvd25yZXYueG1sRI9Bi8IwFITvwv6H8Ba8iKZWV7RrFCkIehJdvT+aZ1u2&#10;eek22Vr/vREEj8PMfMMs152pREuNKy0rGI8iEMSZ1SXnCs4/2+EchPPIGivLpOBODtarj94SE21v&#10;fKT25HMRIOwSVFB4XydSuqwgg25ka+LgXW1j0AfZ5FI3eAtwU8k4imbSYMlhocCa0oKy39O/UTBp&#10;t4f4MN7/zfFrUGeLtNqU6UWp/me3+QbhqfPv8Ku90wriKTy/hB8gV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7O6cwwAAANsAAAAPAAAAAAAAAAAAAAAAAJcCAABkcnMvZG93&#10;bnJldi54bWxQSwUGAAAAAAQABAD1AAAAhwMAAAAA&#10;" path="m0,0l584791,1786270e" filled="f" strokecolor="black [3040]" strokeweight=".5pt">
                  <v:stroke dashstyle="longDashDot" endarrow="block"/>
                  <v:path arrowok="t" o:connecttype="custom" o:connectlocs="0,0;1,797198" o:connectangles="0,0"/>
                </v:shape>
                <v:shape id="Zone de texte 25" o:spid="_x0000_s1108" type="#_x0000_t202" style="position:absolute;left:4133640;top:304851;width:429210;height:47069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m7zcwgAA&#10;ANsAAAAPAAAAZHJzL2Rvd25yZXYueG1sRI9Bi8IwFITvgv8hPMGbJorK2jXKsiJ4UnR3hb09mmdb&#10;bF5KE23990YQPA4z8w2zWLW2FDeqfeFYw2ioQBCnzhScafj92Qw+QPiAbLB0TBru5GG17HYWmBjX&#10;8IFux5CJCGGfoIY8hCqR0qc5WfRDVxFH7+xqiyHKOpOmxibCbSnHSs2kxYLjQo4VfeeUXo5Xq+Fv&#10;d/4/TdQ+W9tp1bhWSbZzqXW/1359ggjUhnf41d4aDeMpPL/EHy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KbvNzCAAAA2wAAAA8AAAAAAAAAAAAAAAAAlwIAAGRycy9kb3du&#10;cmV2LnhtbFBLBQYAAAAABAAEAPUAAACGAwAAAAA=&#10;" filled="f" stroked="f">
                  <v:textbox>
                    <w:txbxContent>
                      <w:p w:rsidR="0056712D" w:rsidRPr="003F0F1E" w:rsidRDefault="0056712D" w:rsidP="0056712D">
                        <w:pPr>
                          <w:rPr>
                            <w:sz w:val="32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sz w:val="32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y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</w:p>
    <w:p w:rsidR="0056712D" w:rsidRDefault="0056712D" w:rsidP="0056712D">
      <w:pPr>
        <w:ind w:right="-1"/>
        <w:rPr>
          <w:sz w:val="22"/>
        </w:rPr>
      </w:pPr>
    </w:p>
    <w:p w:rsidR="0056712D" w:rsidRDefault="0056712D" w:rsidP="0056712D">
      <w:pPr>
        <w:ind w:right="-1"/>
        <w:rPr>
          <w:sz w:val="22"/>
        </w:rPr>
      </w:pPr>
    </w:p>
    <w:p w:rsidR="0056712D" w:rsidRPr="0056712D" w:rsidRDefault="0056712D" w:rsidP="0056712D"/>
    <w:sectPr w:rsidR="0056712D" w:rsidRPr="0056712D" w:rsidSect="00741F7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20" w:right="720" w:bottom="244" w:left="720" w:header="709" w:footer="58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2D" w:rsidRDefault="0056712D" w:rsidP="004C7154">
      <w:r>
        <w:separator/>
      </w:r>
    </w:p>
  </w:endnote>
  <w:endnote w:type="continuationSeparator" w:id="0">
    <w:p w:rsidR="0056712D" w:rsidRDefault="0056712D" w:rsidP="004C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83" w:rsidRPr="00977D84" w:rsidRDefault="003C6283" w:rsidP="004C7154">
    <w:pPr>
      <w:pStyle w:val="Pieddepage"/>
      <w:jc w:val="right"/>
    </w:pPr>
    <w:r w:rsidRPr="00977D84">
      <w:t xml:space="preserve">Page </w:t>
    </w:r>
    <w:r w:rsidRPr="00977D84">
      <w:fldChar w:fldCharType="begin"/>
    </w:r>
    <w:r w:rsidRPr="00977D84">
      <w:instrText xml:space="preserve"> PAGE </w:instrText>
    </w:r>
    <w:r w:rsidRPr="00977D84">
      <w:fldChar w:fldCharType="separate"/>
    </w:r>
    <w:r w:rsidR="0056712D">
      <w:rPr>
        <w:noProof/>
      </w:rPr>
      <w:t>2</w:t>
    </w:r>
    <w:r w:rsidRPr="00977D84">
      <w:fldChar w:fldCharType="end"/>
    </w:r>
    <w:r w:rsidRPr="00977D84">
      <w:t xml:space="preserve"> sur </w:t>
    </w:r>
    <w:r w:rsidR="0056712D">
      <w:fldChar w:fldCharType="begin"/>
    </w:r>
    <w:r w:rsidR="0056712D">
      <w:instrText xml:space="preserve"> NUMPAGES </w:instrText>
    </w:r>
    <w:r w:rsidR="0056712D">
      <w:fldChar w:fldCharType="separate"/>
    </w:r>
    <w:r w:rsidR="0056712D">
      <w:rPr>
        <w:noProof/>
      </w:rPr>
      <w:t>2</w:t>
    </w:r>
    <w:r w:rsidR="0056712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83" w:rsidRPr="000733CF" w:rsidRDefault="003C6283" w:rsidP="004C7154">
    <w:pPr>
      <w:pStyle w:val="Pieddepage"/>
      <w:jc w:val="right"/>
    </w:pPr>
    <w:r w:rsidRPr="00977D84">
      <w:t xml:space="preserve">Page </w:t>
    </w:r>
    <w:r w:rsidRPr="00977D84">
      <w:fldChar w:fldCharType="begin"/>
    </w:r>
    <w:r w:rsidRPr="00977D84">
      <w:instrText xml:space="preserve"> PAGE </w:instrText>
    </w:r>
    <w:r w:rsidRPr="00977D84">
      <w:fldChar w:fldCharType="separate"/>
    </w:r>
    <w:r w:rsidR="0056712D">
      <w:rPr>
        <w:noProof/>
      </w:rPr>
      <w:t>1</w:t>
    </w:r>
    <w:r w:rsidRPr="00977D84">
      <w:fldChar w:fldCharType="end"/>
    </w:r>
    <w:r w:rsidRPr="00977D84">
      <w:t xml:space="preserve"> sur </w:t>
    </w:r>
    <w:r w:rsidR="0056712D">
      <w:fldChar w:fldCharType="begin"/>
    </w:r>
    <w:r w:rsidR="0056712D">
      <w:instrText xml:space="preserve"> NUMPAGES </w:instrText>
    </w:r>
    <w:r w:rsidR="0056712D">
      <w:fldChar w:fldCharType="separate"/>
    </w:r>
    <w:r w:rsidR="0056712D">
      <w:rPr>
        <w:noProof/>
      </w:rPr>
      <w:t>1</w:t>
    </w:r>
    <w:r w:rsidR="0056712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2D" w:rsidRDefault="0056712D" w:rsidP="004C7154">
      <w:r>
        <w:separator/>
      </w:r>
    </w:p>
  </w:footnote>
  <w:footnote w:type="continuationSeparator" w:id="0">
    <w:p w:rsidR="0056712D" w:rsidRDefault="0056712D" w:rsidP="004C71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6"/>
      <w:gridCol w:w="6841"/>
      <w:gridCol w:w="1843"/>
    </w:tblGrid>
    <w:tr w:rsidR="003C6283" w:rsidTr="00311180">
      <w:tc>
        <w:tcPr>
          <w:tcW w:w="1806" w:type="dxa"/>
        </w:tcPr>
        <w:p w:rsidR="003C6283" w:rsidRPr="004C7154" w:rsidRDefault="003C6283" w:rsidP="004C7154">
          <w:pPr>
            <w:pStyle w:val="En-tte"/>
            <w:jc w:val="center"/>
            <w:rPr>
              <w:i/>
            </w:rPr>
          </w:pPr>
          <w:r w:rsidRPr="004C7154">
            <w:rPr>
              <w:i/>
            </w:rPr>
            <w:t>S si</w:t>
          </w:r>
        </w:p>
      </w:tc>
      <w:tc>
        <w:tcPr>
          <w:tcW w:w="6841" w:type="dxa"/>
        </w:tcPr>
        <w:p w:rsidR="003C6283" w:rsidRPr="004C7154" w:rsidRDefault="003C6283" w:rsidP="004C7154">
          <w:pPr>
            <w:pStyle w:val="En-tte"/>
            <w:jc w:val="center"/>
            <w:rPr>
              <w:b/>
              <w:color w:val="0000FF"/>
            </w:rPr>
          </w:pPr>
          <w:r>
            <w:rPr>
              <w:b/>
              <w:color w:val="0000FF"/>
            </w:rPr>
            <w:t>TITRE</w:t>
          </w:r>
        </w:p>
      </w:tc>
      <w:tc>
        <w:tcPr>
          <w:tcW w:w="1843" w:type="dxa"/>
        </w:tcPr>
        <w:p w:rsidR="003C6283" w:rsidRPr="004C7154" w:rsidRDefault="003C6283" w:rsidP="004C7154">
          <w:pPr>
            <w:pStyle w:val="En-tte"/>
            <w:jc w:val="center"/>
            <w:rPr>
              <w:b/>
              <w:i/>
            </w:rPr>
          </w:pPr>
          <w:r w:rsidRPr="004C7154">
            <w:rPr>
              <w:b/>
              <w:i/>
            </w:rPr>
            <w:t>Cours et TD</w:t>
          </w:r>
        </w:p>
      </w:tc>
    </w:tr>
  </w:tbl>
  <w:p w:rsidR="003C6283" w:rsidRPr="00063581" w:rsidRDefault="003C6283" w:rsidP="004C7154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16"/>
      <w:gridCol w:w="6808"/>
      <w:gridCol w:w="1866"/>
    </w:tblGrid>
    <w:tr w:rsidR="003C6283" w:rsidTr="004C7154">
      <w:tc>
        <w:tcPr>
          <w:tcW w:w="1806" w:type="dxa"/>
        </w:tcPr>
        <w:p w:rsidR="003C6283" w:rsidRDefault="003C6283" w:rsidP="004C7154">
          <w:pPr>
            <w:pStyle w:val="En-tte"/>
          </w:pPr>
          <w:r>
            <w:object w:dxaOrig="1590" w:dyaOrig="1380" w14:anchorId="0589E0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pt;height:69pt" o:ole="">
                <v:imagedata r:id="rId1" o:title=""/>
              </v:shape>
              <o:OLEObject Type="Embed" ProgID="PBrush" ShapeID="_x0000_i1025" DrawAspect="Content" ObjectID="_1351001794" r:id="rId2"/>
            </w:object>
          </w:r>
        </w:p>
      </w:tc>
      <w:tc>
        <w:tcPr>
          <w:tcW w:w="6841" w:type="dxa"/>
          <w:vMerge w:val="restart"/>
          <w:vAlign w:val="center"/>
        </w:tcPr>
        <w:p w:rsidR="003C6283" w:rsidRDefault="0056712D" w:rsidP="004C7154">
          <w:pPr>
            <w:jc w:val="center"/>
            <w:rPr>
              <w:b/>
              <w:color w:val="0000FF"/>
              <w:sz w:val="44"/>
              <w:szCs w:val="44"/>
            </w:rPr>
          </w:pPr>
          <w:r>
            <w:rPr>
              <w:b/>
              <w:color w:val="0000FF"/>
              <w:sz w:val="44"/>
              <w:szCs w:val="44"/>
            </w:rPr>
            <w:t>TP SCHEMA CINEMATIQUE</w:t>
          </w:r>
        </w:p>
        <w:p w:rsidR="0056712D" w:rsidRPr="004C7154" w:rsidRDefault="0056712D" w:rsidP="004C7154">
          <w:pPr>
            <w:jc w:val="center"/>
            <w:rPr>
              <w:b/>
              <w:color w:val="0000FF"/>
              <w:sz w:val="44"/>
              <w:szCs w:val="44"/>
            </w:rPr>
          </w:pPr>
          <w:r>
            <w:rPr>
              <w:b/>
              <w:color w:val="0000FF"/>
              <w:sz w:val="44"/>
              <w:szCs w:val="44"/>
            </w:rPr>
            <w:t>Destructeur d’aiguille</w:t>
          </w:r>
        </w:p>
      </w:tc>
      <w:tc>
        <w:tcPr>
          <w:tcW w:w="1843" w:type="dxa"/>
        </w:tcPr>
        <w:p w:rsidR="003C6283" w:rsidRDefault="00741F7E" w:rsidP="004C7154">
          <w:pPr>
            <w:pStyle w:val="En-tte"/>
          </w:pPr>
          <w:r w:rsidRPr="00760907">
            <w:rPr>
              <w:noProof/>
            </w:rPr>
            <w:drawing>
              <wp:inline distT="0" distB="0" distL="0" distR="0" wp14:anchorId="3D8993A8" wp14:editId="61F25DFC">
                <wp:extent cx="1028700" cy="857250"/>
                <wp:effectExtent l="19050" t="0" r="0" b="0"/>
                <wp:docPr id="11" name="Image 11" descr="s-si_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-si_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4274" t="6944" r="9117" b="370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283" w:rsidTr="00311180">
      <w:tc>
        <w:tcPr>
          <w:tcW w:w="1806" w:type="dxa"/>
        </w:tcPr>
        <w:p w:rsidR="003C6283" w:rsidRPr="004C7154" w:rsidRDefault="003C6283" w:rsidP="004C7154">
          <w:pPr>
            <w:pStyle w:val="En-tte"/>
            <w:jc w:val="center"/>
            <w:rPr>
              <w:i/>
            </w:rPr>
          </w:pPr>
          <w:r w:rsidRPr="004C7154">
            <w:rPr>
              <w:i/>
            </w:rPr>
            <w:t>S si</w:t>
          </w:r>
        </w:p>
      </w:tc>
      <w:tc>
        <w:tcPr>
          <w:tcW w:w="6841" w:type="dxa"/>
          <w:vMerge/>
        </w:tcPr>
        <w:p w:rsidR="003C6283" w:rsidRDefault="003C6283" w:rsidP="004C7154">
          <w:pPr>
            <w:pStyle w:val="En-tte"/>
          </w:pPr>
        </w:p>
      </w:tc>
      <w:tc>
        <w:tcPr>
          <w:tcW w:w="1843" w:type="dxa"/>
        </w:tcPr>
        <w:p w:rsidR="003C6283" w:rsidRPr="004C7154" w:rsidRDefault="0056712D" w:rsidP="004C7154">
          <w:pPr>
            <w:pStyle w:val="En-tte"/>
            <w:jc w:val="center"/>
            <w:rPr>
              <w:b/>
              <w:i/>
            </w:rPr>
          </w:pPr>
          <w:r>
            <w:rPr>
              <w:b/>
              <w:i/>
            </w:rPr>
            <w:t>Synthèse</w:t>
          </w:r>
        </w:p>
      </w:tc>
    </w:tr>
  </w:tbl>
  <w:p w:rsidR="003C6283" w:rsidRDefault="003C6283" w:rsidP="004C7154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502F4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180A81"/>
    <w:multiLevelType w:val="hybridMultilevel"/>
    <w:tmpl w:val="48766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1791A"/>
    <w:multiLevelType w:val="multilevel"/>
    <w:tmpl w:val="51CC66FE"/>
    <w:lvl w:ilvl="0">
      <w:start w:val="1"/>
      <w:numFmt w:val="decimal"/>
      <w:pStyle w:val="Titre1"/>
      <w:lvlText w:val="%1."/>
      <w:lvlJc w:val="left"/>
      <w:pPr>
        <w:tabs>
          <w:tab w:val="num" w:pos="853"/>
        </w:tabs>
        <w:ind w:left="493" w:hanging="36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1325" w:hanging="641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2098" w:hanging="124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3"/>
        </w:tabs>
        <w:ind w:left="18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3"/>
        </w:tabs>
        <w:ind w:left="23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3"/>
        </w:tabs>
        <w:ind w:left="28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3"/>
        </w:tabs>
        <w:ind w:left="33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3"/>
        </w:tabs>
        <w:ind w:left="38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13"/>
        </w:tabs>
        <w:ind w:left="4453" w:hanging="1440"/>
      </w:pPr>
      <w:rPr>
        <w:rFonts w:hint="default"/>
      </w:rPr>
    </w:lvl>
  </w:abstractNum>
  <w:abstractNum w:abstractNumId="3">
    <w:nsid w:val="3AA215AF"/>
    <w:multiLevelType w:val="hybridMultilevel"/>
    <w:tmpl w:val="152214E8"/>
    <w:lvl w:ilvl="0" w:tplc="53685058">
      <w:start w:val="1"/>
      <w:numFmt w:val="decimal"/>
      <w:pStyle w:val="Questions"/>
      <w:lvlText w:val="Q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0433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2D"/>
    <w:rsid w:val="00026105"/>
    <w:rsid w:val="00037B54"/>
    <w:rsid w:val="00063581"/>
    <w:rsid w:val="000733CF"/>
    <w:rsid w:val="000C256B"/>
    <w:rsid w:val="000E492E"/>
    <w:rsid w:val="00101340"/>
    <w:rsid w:val="00121893"/>
    <w:rsid w:val="00131378"/>
    <w:rsid w:val="00182EA4"/>
    <w:rsid w:val="001C704E"/>
    <w:rsid w:val="001E104B"/>
    <w:rsid w:val="001F6799"/>
    <w:rsid w:val="0022379D"/>
    <w:rsid w:val="00230322"/>
    <w:rsid w:val="00243B90"/>
    <w:rsid w:val="00295BE3"/>
    <w:rsid w:val="002B2DEE"/>
    <w:rsid w:val="002D42AA"/>
    <w:rsid w:val="00311180"/>
    <w:rsid w:val="00312172"/>
    <w:rsid w:val="003256C8"/>
    <w:rsid w:val="003A3B9A"/>
    <w:rsid w:val="003C6283"/>
    <w:rsid w:val="003D7F74"/>
    <w:rsid w:val="0040103B"/>
    <w:rsid w:val="00411F91"/>
    <w:rsid w:val="0042515B"/>
    <w:rsid w:val="0044525F"/>
    <w:rsid w:val="004527A0"/>
    <w:rsid w:val="004935C2"/>
    <w:rsid w:val="004B6BD1"/>
    <w:rsid w:val="004C7154"/>
    <w:rsid w:val="004C7B97"/>
    <w:rsid w:val="00507DB9"/>
    <w:rsid w:val="00544C27"/>
    <w:rsid w:val="00547849"/>
    <w:rsid w:val="00554379"/>
    <w:rsid w:val="00561825"/>
    <w:rsid w:val="0056712D"/>
    <w:rsid w:val="005B7660"/>
    <w:rsid w:val="005C74A5"/>
    <w:rsid w:val="00607219"/>
    <w:rsid w:val="00635CD4"/>
    <w:rsid w:val="00637CE1"/>
    <w:rsid w:val="00656A19"/>
    <w:rsid w:val="0067453D"/>
    <w:rsid w:val="00683D30"/>
    <w:rsid w:val="006C248A"/>
    <w:rsid w:val="00741F7E"/>
    <w:rsid w:val="00791BBC"/>
    <w:rsid w:val="007C5362"/>
    <w:rsid w:val="007D4DA4"/>
    <w:rsid w:val="007F0BD2"/>
    <w:rsid w:val="00815814"/>
    <w:rsid w:val="00815879"/>
    <w:rsid w:val="008708E7"/>
    <w:rsid w:val="00875424"/>
    <w:rsid w:val="008B45AF"/>
    <w:rsid w:val="00947033"/>
    <w:rsid w:val="00967810"/>
    <w:rsid w:val="0097200F"/>
    <w:rsid w:val="00977D84"/>
    <w:rsid w:val="009C09CD"/>
    <w:rsid w:val="009E1A7F"/>
    <w:rsid w:val="009F63D1"/>
    <w:rsid w:val="00AA14A9"/>
    <w:rsid w:val="00AB5D1D"/>
    <w:rsid w:val="00B054B4"/>
    <w:rsid w:val="00B26EA4"/>
    <w:rsid w:val="00B70B93"/>
    <w:rsid w:val="00BB12EC"/>
    <w:rsid w:val="00C05DA0"/>
    <w:rsid w:val="00C47244"/>
    <w:rsid w:val="00C814E9"/>
    <w:rsid w:val="00D21B86"/>
    <w:rsid w:val="00D34F99"/>
    <w:rsid w:val="00D42B8F"/>
    <w:rsid w:val="00D46CE6"/>
    <w:rsid w:val="00DC6E62"/>
    <w:rsid w:val="00DD0528"/>
    <w:rsid w:val="00E3638D"/>
    <w:rsid w:val="00E404E6"/>
    <w:rsid w:val="00E80C3F"/>
    <w:rsid w:val="00EB0908"/>
    <w:rsid w:val="00EC73CE"/>
    <w:rsid w:val="00EE4098"/>
    <w:rsid w:val="00F21529"/>
    <w:rsid w:val="00F27F02"/>
    <w:rsid w:val="00FB66CC"/>
    <w:rsid w:val="00FD740F"/>
    <w:rsid w:val="00FE7A68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283"/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FB66CC"/>
    <w:pPr>
      <w:keepNext/>
      <w:numPr>
        <w:numId w:val="1"/>
      </w:numPr>
      <w:shd w:val="clear" w:color="auto" w:fill="FFCC00"/>
      <w:overflowPunct w:val="0"/>
      <w:autoSpaceDE w:val="0"/>
      <w:autoSpaceDN w:val="0"/>
      <w:adjustRightInd w:val="0"/>
      <w:spacing w:after="240"/>
      <w:ind w:left="426" w:hanging="426"/>
      <w:textAlignment w:val="baseline"/>
      <w:outlineLvl w:val="0"/>
    </w:pPr>
    <w:rPr>
      <w:b/>
      <w:color w:val="0000FF"/>
      <w:sz w:val="28"/>
      <w:szCs w:val="20"/>
    </w:rPr>
  </w:style>
  <w:style w:type="paragraph" w:styleId="Titre2">
    <w:name w:val="heading 2"/>
    <w:basedOn w:val="Normal"/>
    <w:next w:val="Corpsdetexte"/>
    <w:qFormat/>
    <w:rsid w:val="00FB66CC"/>
    <w:pPr>
      <w:keepNext/>
      <w:numPr>
        <w:ilvl w:val="1"/>
        <w:numId w:val="1"/>
      </w:numPr>
      <w:spacing w:after="240"/>
      <w:ind w:left="567" w:hanging="567"/>
      <w:outlineLvl w:val="1"/>
    </w:pPr>
    <w:rPr>
      <w:rFonts w:ascii="Verdana" w:hAnsi="Verdana"/>
      <w:b/>
      <w:bCs/>
      <w:i/>
      <w:iCs/>
      <w:noProof/>
      <w:color w:val="0000FF"/>
      <w:sz w:val="22"/>
      <w:szCs w:val="28"/>
      <w:u w:val="single"/>
    </w:rPr>
  </w:style>
  <w:style w:type="paragraph" w:styleId="Titre3">
    <w:name w:val="heading 3"/>
    <w:basedOn w:val="Normal"/>
    <w:next w:val="Corpsdetexte"/>
    <w:autoRedefine/>
    <w:qFormat/>
    <w:rsid w:val="00FB66CC"/>
    <w:pPr>
      <w:keepNext/>
      <w:numPr>
        <w:ilvl w:val="2"/>
        <w:numId w:val="1"/>
      </w:numPr>
      <w:spacing w:after="240"/>
      <w:ind w:left="567" w:hanging="567"/>
      <w:outlineLvl w:val="2"/>
    </w:pPr>
    <w:rPr>
      <w:b/>
      <w:bCs/>
      <w:i/>
      <w:noProof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5437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5437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DD0528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063581"/>
    <w:rPr>
      <w:sz w:val="24"/>
      <w:szCs w:val="24"/>
      <w:lang w:val="fr-FR" w:eastAsia="fr-FR" w:bidi="ar-SA"/>
    </w:rPr>
  </w:style>
  <w:style w:type="paragraph" w:styleId="Corpsdetexte">
    <w:name w:val="Body Text"/>
    <w:basedOn w:val="Normal"/>
    <w:link w:val="CorpsdetexteCar"/>
    <w:rsid w:val="00063581"/>
    <w:pPr>
      <w:jc w:val="both"/>
    </w:pPr>
  </w:style>
  <w:style w:type="character" w:customStyle="1" w:styleId="Titre1Car">
    <w:name w:val="Titre 1 Car"/>
    <w:link w:val="Titre1"/>
    <w:rsid w:val="00FB66CC"/>
    <w:rPr>
      <w:rFonts w:ascii="Arial" w:hAnsi="Arial" w:cs="Arial"/>
      <w:b/>
      <w:color w:val="0000FF"/>
      <w:sz w:val="28"/>
      <w:shd w:val="clear" w:color="auto" w:fill="FFCC00"/>
    </w:rPr>
  </w:style>
  <w:style w:type="character" w:customStyle="1" w:styleId="CorpsdetexteCar">
    <w:name w:val="Corps de texte Car"/>
    <w:link w:val="Corpsdetexte"/>
    <w:rsid w:val="00063581"/>
    <w:rPr>
      <w:rFonts w:ascii="Arial" w:hAnsi="Arial" w:cs="Arial"/>
      <w:szCs w:val="24"/>
      <w:lang w:val="fr-FR" w:eastAsia="fr-FR" w:bidi="ar-SA"/>
    </w:rPr>
  </w:style>
  <w:style w:type="paragraph" w:styleId="Paragraphedeliste">
    <w:name w:val="List Paragraph"/>
    <w:basedOn w:val="Normal"/>
    <w:uiPriority w:val="72"/>
    <w:rsid w:val="00FB66CC"/>
    <w:pPr>
      <w:ind w:left="720"/>
      <w:contextualSpacing/>
    </w:pPr>
  </w:style>
  <w:style w:type="paragraph" w:customStyle="1" w:styleId="Questions">
    <w:name w:val="Questions"/>
    <w:basedOn w:val="Paragraphedeliste"/>
    <w:qFormat/>
    <w:rsid w:val="003C6283"/>
    <w:pPr>
      <w:numPr>
        <w:numId w:val="4"/>
      </w:numPr>
      <w:ind w:left="567" w:hanging="567"/>
    </w:pPr>
    <w:rPr>
      <w:i/>
    </w:rPr>
  </w:style>
  <w:style w:type="paragraph" w:styleId="Titre">
    <w:name w:val="Title"/>
    <w:basedOn w:val="Normal"/>
    <w:next w:val="Normal"/>
    <w:link w:val="TitreCar"/>
    <w:rsid w:val="003C62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3C62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rsid w:val="003C62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3C62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Grille">
    <w:name w:val="Table Grid"/>
    <w:basedOn w:val="TableauNormal"/>
    <w:rsid w:val="00567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283"/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FB66CC"/>
    <w:pPr>
      <w:keepNext/>
      <w:numPr>
        <w:numId w:val="1"/>
      </w:numPr>
      <w:shd w:val="clear" w:color="auto" w:fill="FFCC00"/>
      <w:overflowPunct w:val="0"/>
      <w:autoSpaceDE w:val="0"/>
      <w:autoSpaceDN w:val="0"/>
      <w:adjustRightInd w:val="0"/>
      <w:spacing w:after="240"/>
      <w:ind w:left="426" w:hanging="426"/>
      <w:textAlignment w:val="baseline"/>
      <w:outlineLvl w:val="0"/>
    </w:pPr>
    <w:rPr>
      <w:b/>
      <w:color w:val="0000FF"/>
      <w:sz w:val="28"/>
      <w:szCs w:val="20"/>
    </w:rPr>
  </w:style>
  <w:style w:type="paragraph" w:styleId="Titre2">
    <w:name w:val="heading 2"/>
    <w:basedOn w:val="Normal"/>
    <w:next w:val="Corpsdetexte"/>
    <w:qFormat/>
    <w:rsid w:val="00FB66CC"/>
    <w:pPr>
      <w:keepNext/>
      <w:numPr>
        <w:ilvl w:val="1"/>
        <w:numId w:val="1"/>
      </w:numPr>
      <w:spacing w:after="240"/>
      <w:ind w:left="567" w:hanging="567"/>
      <w:outlineLvl w:val="1"/>
    </w:pPr>
    <w:rPr>
      <w:rFonts w:ascii="Verdana" w:hAnsi="Verdana"/>
      <w:b/>
      <w:bCs/>
      <w:i/>
      <w:iCs/>
      <w:noProof/>
      <w:color w:val="0000FF"/>
      <w:sz w:val="22"/>
      <w:szCs w:val="28"/>
      <w:u w:val="single"/>
    </w:rPr>
  </w:style>
  <w:style w:type="paragraph" w:styleId="Titre3">
    <w:name w:val="heading 3"/>
    <w:basedOn w:val="Normal"/>
    <w:next w:val="Corpsdetexte"/>
    <w:autoRedefine/>
    <w:qFormat/>
    <w:rsid w:val="00FB66CC"/>
    <w:pPr>
      <w:keepNext/>
      <w:numPr>
        <w:ilvl w:val="2"/>
        <w:numId w:val="1"/>
      </w:numPr>
      <w:spacing w:after="240"/>
      <w:ind w:left="567" w:hanging="567"/>
      <w:outlineLvl w:val="2"/>
    </w:pPr>
    <w:rPr>
      <w:b/>
      <w:bCs/>
      <w:i/>
      <w:noProof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5437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5437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DD0528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063581"/>
    <w:rPr>
      <w:sz w:val="24"/>
      <w:szCs w:val="24"/>
      <w:lang w:val="fr-FR" w:eastAsia="fr-FR" w:bidi="ar-SA"/>
    </w:rPr>
  </w:style>
  <w:style w:type="paragraph" w:styleId="Corpsdetexte">
    <w:name w:val="Body Text"/>
    <w:basedOn w:val="Normal"/>
    <w:link w:val="CorpsdetexteCar"/>
    <w:rsid w:val="00063581"/>
    <w:pPr>
      <w:jc w:val="both"/>
    </w:pPr>
  </w:style>
  <w:style w:type="character" w:customStyle="1" w:styleId="Titre1Car">
    <w:name w:val="Titre 1 Car"/>
    <w:link w:val="Titre1"/>
    <w:rsid w:val="00FB66CC"/>
    <w:rPr>
      <w:rFonts w:ascii="Arial" w:hAnsi="Arial" w:cs="Arial"/>
      <w:b/>
      <w:color w:val="0000FF"/>
      <w:sz w:val="28"/>
      <w:shd w:val="clear" w:color="auto" w:fill="FFCC00"/>
    </w:rPr>
  </w:style>
  <w:style w:type="character" w:customStyle="1" w:styleId="CorpsdetexteCar">
    <w:name w:val="Corps de texte Car"/>
    <w:link w:val="Corpsdetexte"/>
    <w:rsid w:val="00063581"/>
    <w:rPr>
      <w:rFonts w:ascii="Arial" w:hAnsi="Arial" w:cs="Arial"/>
      <w:szCs w:val="24"/>
      <w:lang w:val="fr-FR" w:eastAsia="fr-FR" w:bidi="ar-SA"/>
    </w:rPr>
  </w:style>
  <w:style w:type="paragraph" w:styleId="Paragraphedeliste">
    <w:name w:val="List Paragraph"/>
    <w:basedOn w:val="Normal"/>
    <w:uiPriority w:val="72"/>
    <w:rsid w:val="00FB66CC"/>
    <w:pPr>
      <w:ind w:left="720"/>
      <w:contextualSpacing/>
    </w:pPr>
  </w:style>
  <w:style w:type="paragraph" w:customStyle="1" w:styleId="Questions">
    <w:name w:val="Questions"/>
    <w:basedOn w:val="Paragraphedeliste"/>
    <w:qFormat/>
    <w:rsid w:val="003C6283"/>
    <w:pPr>
      <w:numPr>
        <w:numId w:val="4"/>
      </w:numPr>
      <w:ind w:left="567" w:hanging="567"/>
    </w:pPr>
    <w:rPr>
      <w:i/>
    </w:rPr>
  </w:style>
  <w:style w:type="paragraph" w:styleId="Titre">
    <w:name w:val="Title"/>
    <w:basedOn w:val="Normal"/>
    <w:next w:val="Normal"/>
    <w:link w:val="TitreCar"/>
    <w:rsid w:val="003C62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3C62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rsid w:val="003C62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3C62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Grille">
    <w:name w:val="Table Grid"/>
    <w:basedOn w:val="TableauNormal"/>
    <w:rsid w:val="00567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gif"/><Relationship Id="rId9" Type="http://schemas.openxmlformats.org/officeDocument/2006/relationships/image" Target="media/image2.gif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oleObject" Target="embeddings/oleObject1.bin"/><Relationship Id="rId3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rems7881:Documents:lycee_jules_ferry:20%20-%20SSI:TRAVAIL:charte_ssi_v2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charte_ssi_v2.dotx</Template>
  <TotalTime>4</TotalTime>
  <Pages>1</Pages>
  <Words>30</Words>
  <Characters>170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199</CharactersWithSpaces>
  <SharedDoc>false</SharedDoc>
  <HLinks>
    <vt:vector size="6" baseType="variant">
      <vt:variant>
        <vt:i4>3539018</vt:i4>
      </vt:variant>
      <vt:variant>
        <vt:i4>-1</vt:i4>
      </vt:variant>
      <vt:variant>
        <vt:i4>1590</vt:i4>
      </vt:variant>
      <vt:variant>
        <vt:i4>1</vt:i4>
      </vt:variant>
      <vt:variant>
        <vt:lpwstr>http://upload.wikimedia.org/wikipedia/commons/e/eb/Diagramme_FAST-2.jpg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STAVRAKAS Rémi</dc:creator>
  <cp:keywords/>
  <cp:lastModifiedBy>STAVRAKAS Rémi</cp:lastModifiedBy>
  <cp:revision>1</cp:revision>
  <cp:lastPrinted>2013-06-18T06:26:00Z</cp:lastPrinted>
  <dcterms:created xsi:type="dcterms:W3CDTF">2014-11-10T16:24:00Z</dcterms:created>
  <dcterms:modified xsi:type="dcterms:W3CDTF">2014-11-10T16:29:00Z</dcterms:modified>
</cp:coreProperties>
</file>