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67454E" w14:textId="77777777" w:rsidR="004C7154" w:rsidRDefault="0056712D" w:rsidP="0056712D">
      <w:pPr>
        <w:pStyle w:val="Titre1"/>
      </w:pPr>
      <w:r>
        <w:t>Graphe des liaisons :</w:t>
      </w:r>
    </w:p>
    <w:tbl>
      <w:tblPr>
        <w:tblStyle w:val="Grille"/>
        <w:tblW w:w="0" w:type="auto"/>
        <w:tblInd w:w="108" w:type="dxa"/>
        <w:tblLook w:val="04A0" w:firstRow="1" w:lastRow="0" w:firstColumn="1" w:lastColumn="0" w:noHBand="0" w:noVBand="1"/>
      </w:tblPr>
      <w:tblGrid>
        <w:gridCol w:w="1372"/>
        <w:gridCol w:w="1432"/>
        <w:gridCol w:w="1432"/>
        <w:gridCol w:w="1732"/>
      </w:tblGrid>
      <w:tr w:rsidR="0056712D" w:rsidRPr="00EA0205" w14:paraId="0E5A5D9A" w14:textId="77777777" w:rsidTr="0056712D">
        <w:trPr>
          <w:trHeight w:val="666"/>
        </w:trPr>
        <w:tc>
          <w:tcPr>
            <w:tcW w:w="1372" w:type="dxa"/>
            <w:vAlign w:val="center"/>
          </w:tcPr>
          <w:p w14:paraId="4FDAB27A" w14:textId="77777777"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 w14:paraId="13FDD6F4" w14:textId="77777777"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  <w:r w:rsidRPr="00EA0205">
              <w:rPr>
                <w:b/>
                <w:sz w:val="28"/>
                <w:szCs w:val="28"/>
              </w:rPr>
              <w:t>{I}</w:t>
            </w:r>
          </w:p>
        </w:tc>
        <w:tc>
          <w:tcPr>
            <w:tcW w:w="1432" w:type="dxa"/>
            <w:vAlign w:val="center"/>
          </w:tcPr>
          <w:p w14:paraId="0C2BFFF2" w14:textId="77777777"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  <w:r w:rsidRPr="00EA0205">
              <w:rPr>
                <w:b/>
                <w:sz w:val="28"/>
                <w:szCs w:val="28"/>
              </w:rPr>
              <w:t>{II}</w:t>
            </w:r>
          </w:p>
        </w:tc>
        <w:tc>
          <w:tcPr>
            <w:tcW w:w="1732" w:type="dxa"/>
            <w:vAlign w:val="center"/>
          </w:tcPr>
          <w:p w14:paraId="0F06AE53" w14:textId="77777777"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  <w:r w:rsidRPr="00EA0205">
              <w:rPr>
                <w:b/>
                <w:sz w:val="28"/>
                <w:szCs w:val="28"/>
              </w:rPr>
              <w:t>{III}</w:t>
            </w:r>
          </w:p>
        </w:tc>
      </w:tr>
      <w:tr w:rsidR="0056712D" w:rsidRPr="00EA0205" w14:paraId="4A6D0519" w14:textId="77777777" w:rsidTr="0056712D">
        <w:trPr>
          <w:trHeight w:val="630"/>
        </w:trPr>
        <w:tc>
          <w:tcPr>
            <w:tcW w:w="1372" w:type="dxa"/>
            <w:vAlign w:val="center"/>
          </w:tcPr>
          <w:p w14:paraId="3BC5A04E" w14:textId="77777777"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  <w:r w:rsidRPr="00EA0205">
              <w:rPr>
                <w:b/>
                <w:sz w:val="28"/>
                <w:szCs w:val="28"/>
              </w:rPr>
              <w:t>{I}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14:paraId="27A3B57E" w14:textId="77777777"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vAlign w:val="center"/>
          </w:tcPr>
          <w:p w14:paraId="4E765E7E" w14:textId="77777777" w:rsidR="0056712D" w:rsidRPr="00D73D57" w:rsidRDefault="0056712D" w:rsidP="00AF5F7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732" w:type="dxa"/>
            <w:vAlign w:val="center"/>
          </w:tcPr>
          <w:p w14:paraId="2E13D8B3" w14:textId="77777777" w:rsidR="0056712D" w:rsidRPr="00D73D57" w:rsidRDefault="0056712D" w:rsidP="00AF5F7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56712D" w:rsidRPr="00EA0205" w14:paraId="6EFF4E32" w14:textId="77777777" w:rsidTr="0056712D">
        <w:trPr>
          <w:trHeight w:val="666"/>
        </w:trPr>
        <w:tc>
          <w:tcPr>
            <w:tcW w:w="1372" w:type="dxa"/>
            <w:vAlign w:val="center"/>
          </w:tcPr>
          <w:p w14:paraId="53696127" w14:textId="77777777"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  <w:r w:rsidRPr="00EA0205">
              <w:rPr>
                <w:b/>
                <w:sz w:val="28"/>
                <w:szCs w:val="28"/>
              </w:rPr>
              <w:t>{II}</w:t>
            </w:r>
          </w:p>
        </w:tc>
        <w:tc>
          <w:tcPr>
            <w:tcW w:w="1432" w:type="dxa"/>
            <w:shd w:val="thinDiagStripe" w:color="auto" w:fill="auto"/>
            <w:vAlign w:val="center"/>
          </w:tcPr>
          <w:p w14:paraId="0CC1038A" w14:textId="77777777"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32" w:type="dxa"/>
            <w:shd w:val="thinDiagStripe" w:color="auto" w:fill="auto"/>
            <w:vAlign w:val="center"/>
          </w:tcPr>
          <w:p w14:paraId="63B18DF6" w14:textId="77777777"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2" w:type="dxa"/>
            <w:vAlign w:val="center"/>
          </w:tcPr>
          <w:p w14:paraId="2DA0057D" w14:textId="77777777"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712D" w:rsidRPr="00EA0205" w14:paraId="2977097E" w14:textId="77777777" w:rsidTr="0056712D">
        <w:trPr>
          <w:trHeight w:val="630"/>
        </w:trPr>
        <w:tc>
          <w:tcPr>
            <w:tcW w:w="1372" w:type="dxa"/>
            <w:vAlign w:val="center"/>
          </w:tcPr>
          <w:p w14:paraId="5367C06F" w14:textId="77777777"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  <w:r w:rsidRPr="00EA0205">
              <w:rPr>
                <w:b/>
                <w:sz w:val="28"/>
                <w:szCs w:val="28"/>
              </w:rPr>
              <w:t>{III}</w:t>
            </w:r>
          </w:p>
        </w:tc>
        <w:tc>
          <w:tcPr>
            <w:tcW w:w="1432" w:type="dxa"/>
            <w:shd w:val="thinDiagStripe" w:color="auto" w:fill="auto"/>
            <w:vAlign w:val="center"/>
          </w:tcPr>
          <w:p w14:paraId="4E4E4E4C" w14:textId="77777777"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32" w:type="dxa"/>
            <w:shd w:val="thinDiagStripe" w:color="auto" w:fill="auto"/>
            <w:vAlign w:val="center"/>
          </w:tcPr>
          <w:p w14:paraId="2D1E89A2" w14:textId="77777777"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14:paraId="0792E565" w14:textId="77777777" w:rsidR="0056712D" w:rsidRPr="00EA0205" w:rsidRDefault="0056712D" w:rsidP="00AF5F7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6B3EA48" w14:textId="77777777" w:rsidR="0056712D" w:rsidRDefault="0056712D" w:rsidP="0056712D"/>
    <w:p w14:paraId="4F2FBF3F" w14:textId="77777777" w:rsidR="0056712D" w:rsidRDefault="0056712D" w:rsidP="0056712D">
      <w:pPr>
        <w:pStyle w:val="Titre1"/>
      </w:pPr>
      <w:r>
        <w:t>Schéma cinématique :</w:t>
      </w:r>
    </w:p>
    <w:p w14:paraId="75C8ADB9" w14:textId="77777777" w:rsidR="0056712D" w:rsidRDefault="0056712D" w:rsidP="0056712D"/>
    <w:p w14:paraId="2EBD8A3E" w14:textId="77777777" w:rsidR="0056712D" w:rsidRDefault="002F41B0" w:rsidP="0056712D"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DD1A6B4" wp14:editId="0EF50210">
                <wp:simplePos x="0" y="0"/>
                <wp:positionH relativeFrom="column">
                  <wp:posOffset>4558739</wp:posOffset>
                </wp:positionH>
                <wp:positionV relativeFrom="paragraph">
                  <wp:posOffset>151765</wp:posOffset>
                </wp:positionV>
                <wp:extent cx="446702" cy="319055"/>
                <wp:effectExtent l="0" t="0" r="0" b="11430"/>
                <wp:wrapThrough wrapText="bothSides">
                  <wp:wrapPolygon edited="0">
                    <wp:start x="1229" y="0"/>
                    <wp:lineTo x="1229" y="20653"/>
                    <wp:lineTo x="18435" y="20653"/>
                    <wp:lineTo x="18435" y="0"/>
                    <wp:lineTo x="1229" y="0"/>
                  </wp:wrapPolygon>
                </wp:wrapThrough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702" cy="319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D13F29" w14:textId="77777777" w:rsidR="0056712D" w:rsidRPr="003F0F1E" w:rsidRDefault="002F41B0" w:rsidP="0056712D">
                            <w:pPr>
                              <w:rPr>
                                <w:sz w:val="32"/>
                              </w:rPr>
                            </w:pPr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y</m:t>
                                    </m:r>
                                  </m:e>
                                </m:acc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Zone de texte 17" o:spid="_x0000_s1026" type="#_x0000_t202" style="position:absolute;margin-left:358.95pt;margin-top:11.95pt;width:35.15pt;height:25.1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" filled="f" stroked="f">
                <v:textbox>
                  <w:txbxContent>
                    <w:p w14:paraId="37D13F29" w14:textId="77777777" w:rsidR="0056712D" w:rsidRPr="003F0F1E" w:rsidRDefault="002F41B0" w:rsidP="0056712D">
                      <w:pPr>
                        <w:rPr>
                          <w:sz w:val="32"/>
                        </w:rPr>
                      </w:pPr>
                      <m:oMathPara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sz w:val="32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y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386D4610" w14:textId="77777777" w:rsidR="0056712D" w:rsidRDefault="002F41B0" w:rsidP="0056712D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85CDBE7" wp14:editId="4D6D20AF">
                <wp:simplePos x="0" y="0"/>
                <wp:positionH relativeFrom="column">
                  <wp:posOffset>4646064</wp:posOffset>
                </wp:positionH>
                <wp:positionV relativeFrom="paragraph">
                  <wp:posOffset>100872</wp:posOffset>
                </wp:positionV>
                <wp:extent cx="0" cy="733828"/>
                <wp:effectExtent l="50800" t="50800" r="76200" b="28575"/>
                <wp:wrapThrough wrapText="bothSides">
                  <wp:wrapPolygon edited="0">
                    <wp:start x="-1" y="-1496"/>
                    <wp:lineTo x="-1" y="748"/>
                    <wp:lineTo x="-1" y="11969"/>
                    <wp:lineTo x="-1" y="12717"/>
                    <wp:lineTo x="-1" y="21694"/>
                    <wp:lineTo x="-1" y="21694"/>
                    <wp:lineTo x="-1" y="12717"/>
                    <wp:lineTo x="-1" y="11969"/>
                    <wp:lineTo x="-1" y="748"/>
                    <wp:lineTo x="-1" y="-1496"/>
                    <wp:lineTo x="-1" y="-1496"/>
                  </wp:wrapPolygon>
                </wp:wrapThrough>
                <wp:docPr id="15" name="Forme libr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0" cy="733828"/>
                        </a:xfrm>
                        <a:custGeom>
                          <a:avLst/>
                          <a:gdLst>
                            <a:gd name="connsiteX0" fmla="*/ 0 w 584791"/>
                            <a:gd name="connsiteY0" fmla="*/ 0 h 1786270"/>
                            <a:gd name="connsiteX1" fmla="*/ 584791 w 584791"/>
                            <a:gd name="connsiteY1" fmla="*/ 1786270 h 178627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584791" h="1786270">
                              <a:moveTo>
                                <a:pt x="0" y="0"/>
                              </a:moveTo>
                              <a:lnTo>
                                <a:pt x="584791" y="1786270"/>
                              </a:lnTo>
                            </a:path>
                          </a:pathLst>
                        </a:custGeom>
                        <a:ln w="6350" cmpd="sng">
                          <a:prstDash val="lgDashDot"/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15" o:spid="_x0000_s1026" style="position:absolute;margin-left:365.85pt;margin-top:7.95pt;width:0;height:57.8pt;flip:x y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84791,178627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" path="m0,0l584791,1786270e" filled="f" strokecolor="black [3040]" strokeweight=".5pt">
                <v:stroke dashstyle="longDashDot" endarrow="block"/>
                <v:path arrowok="t" o:connecttype="custom" o:connectlocs="0,0;1,733828" o:connectangles="0,0"/>
                <w10:wrap type="through"/>
              </v:shape>
            </w:pict>
          </mc:Fallback>
        </mc:AlternateContent>
      </w:r>
    </w:p>
    <w:p w14:paraId="5325AFF9" w14:textId="77777777" w:rsidR="0056712D" w:rsidRDefault="0056712D" w:rsidP="0056712D"/>
    <w:p w14:paraId="67DCCD54" w14:textId="77777777" w:rsidR="0056712D" w:rsidRDefault="0056712D" w:rsidP="0056712D">
      <w:pPr>
        <w:ind w:right="-1"/>
        <w:rPr>
          <w:sz w:val="22"/>
        </w:rPr>
      </w:pPr>
      <w:r>
        <w:rPr>
          <w:b/>
          <w:sz w:val="22"/>
        </w:rPr>
        <w:t>Schéma spatial (3D) :</w:t>
      </w:r>
    </w:p>
    <w:p w14:paraId="1CBE029C" w14:textId="77777777" w:rsidR="0056712D" w:rsidRDefault="002F41B0" w:rsidP="0056712D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E8BA566" wp14:editId="7E55335C">
                <wp:simplePos x="0" y="0"/>
                <wp:positionH relativeFrom="column">
                  <wp:posOffset>1399360</wp:posOffset>
                </wp:positionH>
                <wp:positionV relativeFrom="paragraph">
                  <wp:posOffset>98153</wp:posOffset>
                </wp:positionV>
                <wp:extent cx="4020875" cy="1591359"/>
                <wp:effectExtent l="50800" t="0" r="17780" b="85090"/>
                <wp:wrapThrough wrapText="bothSides">
                  <wp:wrapPolygon edited="0">
                    <wp:start x="21013" y="0"/>
                    <wp:lineTo x="4639" y="15860"/>
                    <wp:lineTo x="-273" y="16549"/>
                    <wp:lineTo x="-273" y="22410"/>
                    <wp:lineTo x="682" y="22410"/>
                    <wp:lineTo x="819" y="21721"/>
                    <wp:lineTo x="5867" y="16549"/>
                    <wp:lineTo x="10916" y="11033"/>
                    <wp:lineTo x="11052" y="11033"/>
                    <wp:lineTo x="16647" y="5516"/>
                    <wp:lineTo x="16783" y="5516"/>
                    <wp:lineTo x="21559" y="0"/>
                    <wp:lineTo x="21013" y="0"/>
                  </wp:wrapPolygon>
                </wp:wrapThrough>
                <wp:docPr id="12" name="Forme libr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020875" cy="1591359"/>
                        </a:xfrm>
                        <a:custGeom>
                          <a:avLst/>
                          <a:gdLst>
                            <a:gd name="connsiteX0" fmla="*/ 0 w 584791"/>
                            <a:gd name="connsiteY0" fmla="*/ 0 h 1786270"/>
                            <a:gd name="connsiteX1" fmla="*/ 584791 w 584791"/>
                            <a:gd name="connsiteY1" fmla="*/ 1786270 h 178627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584791" h="1786270">
                              <a:moveTo>
                                <a:pt x="0" y="0"/>
                              </a:moveTo>
                              <a:lnTo>
                                <a:pt x="584791" y="1786270"/>
                              </a:lnTo>
                            </a:path>
                          </a:pathLst>
                        </a:custGeom>
                        <a:ln w="6350" cmpd="sng">
                          <a:prstDash val="lgDashDot"/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12" o:spid="_x0000_s1026" style="position:absolute;margin-left:110.2pt;margin-top:7.75pt;width:316.6pt;height:125.3pt;flip:x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84791,178627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" path="m0,0l584791,1786270e" filled="f" strokecolor="black [3040]" strokeweight=".5pt">
                <v:stroke dashstyle="longDashDot" endarrow="block"/>
                <v:path arrowok="t" o:connecttype="custom" o:connectlocs="0,0;4020875,1591359" o:connectangles="0,0"/>
                <w10:wrap type="through"/>
              </v:shape>
            </w:pict>
          </mc:Fallback>
        </mc:AlternateContent>
      </w:r>
    </w:p>
    <w:p w14:paraId="4076CE26" w14:textId="77777777" w:rsidR="0056712D" w:rsidRDefault="0056712D" w:rsidP="0056712D">
      <w:pPr>
        <w:rPr>
          <w:sz w:val="22"/>
        </w:rPr>
      </w:pPr>
    </w:p>
    <w:p w14:paraId="28CF597A" w14:textId="77777777" w:rsidR="0056712D" w:rsidRDefault="002F41B0" w:rsidP="0056712D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5A053A0" wp14:editId="12B4D6B4">
                <wp:simplePos x="0" y="0"/>
                <wp:positionH relativeFrom="column">
                  <wp:posOffset>4654461</wp:posOffset>
                </wp:positionH>
                <wp:positionV relativeFrom="paragraph">
                  <wp:posOffset>92540</wp:posOffset>
                </wp:positionV>
                <wp:extent cx="925311" cy="350961"/>
                <wp:effectExtent l="0" t="0" r="90805" b="81280"/>
                <wp:wrapThrough wrapText="bothSides">
                  <wp:wrapPolygon edited="0">
                    <wp:start x="0" y="0"/>
                    <wp:lineTo x="0" y="3130"/>
                    <wp:lineTo x="18383" y="25043"/>
                    <wp:lineTo x="22534" y="25043"/>
                    <wp:lineTo x="23127" y="20348"/>
                    <wp:lineTo x="17197" y="14087"/>
                    <wp:lineTo x="2372" y="0"/>
                    <wp:lineTo x="0" y="0"/>
                  </wp:wrapPolygon>
                </wp:wrapThrough>
                <wp:docPr id="19" name="Forme libr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311" cy="350961"/>
                        </a:xfrm>
                        <a:custGeom>
                          <a:avLst/>
                          <a:gdLst>
                            <a:gd name="connsiteX0" fmla="*/ 0 w 584791"/>
                            <a:gd name="connsiteY0" fmla="*/ 0 h 1786270"/>
                            <a:gd name="connsiteX1" fmla="*/ 584791 w 584791"/>
                            <a:gd name="connsiteY1" fmla="*/ 1786270 h 178627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584791" h="1786270">
                              <a:moveTo>
                                <a:pt x="0" y="0"/>
                              </a:moveTo>
                              <a:lnTo>
                                <a:pt x="584791" y="1786270"/>
                              </a:lnTo>
                            </a:path>
                          </a:pathLst>
                        </a:custGeom>
                        <a:ln w="6350" cmpd="sng">
                          <a:prstDash val="lgDashDot"/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19" o:spid="_x0000_s1026" style="position:absolute;margin-left:366.5pt;margin-top:7.3pt;width:72.85pt;height:27.6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84791,178627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" path="m0,0l584791,1786270e" filled="f" strokecolor="black [3040]" strokeweight=".5pt">
                <v:stroke dashstyle="longDashDot" endarrow="block"/>
                <v:path arrowok="t" o:connecttype="custom" o:connectlocs="0,0;925311,350961" o:connectangles="0,0"/>
                <w10:wrap type="through"/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E9D65FF" wp14:editId="375EC0BA">
                <wp:simplePos x="0" y="0"/>
                <wp:positionH relativeFrom="column">
                  <wp:posOffset>5324514</wp:posOffset>
                </wp:positionH>
                <wp:positionV relativeFrom="paragraph">
                  <wp:posOffset>61194</wp:posOffset>
                </wp:positionV>
                <wp:extent cx="446702" cy="319055"/>
                <wp:effectExtent l="0" t="0" r="0" b="11430"/>
                <wp:wrapThrough wrapText="bothSides">
                  <wp:wrapPolygon edited="0">
                    <wp:start x="1229" y="0"/>
                    <wp:lineTo x="1229" y="20653"/>
                    <wp:lineTo x="18435" y="20653"/>
                    <wp:lineTo x="18435" y="0"/>
                    <wp:lineTo x="1229" y="0"/>
                  </wp:wrapPolygon>
                </wp:wrapThrough>
                <wp:docPr id="20" name="Zone de text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702" cy="319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D2AC7D" w14:textId="77777777" w:rsidR="0056712D" w:rsidRPr="003F0F1E" w:rsidRDefault="002F41B0" w:rsidP="0056712D">
                            <w:pPr>
                              <w:rPr>
                                <w:sz w:val="32"/>
                              </w:rPr>
                            </w:pPr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z</m:t>
                                    </m:r>
                                  </m:e>
                                </m:acc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20" o:spid="_x0000_s1027" type="#_x0000_t202" style="position:absolute;margin-left:419.25pt;margin-top:4.8pt;width:35.15pt;height:25.1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" filled="f" stroked="f">
                <v:textbox>
                  <w:txbxContent>
                    <w:p w14:paraId="13D2AC7D" w14:textId="77777777" w:rsidR="0056712D" w:rsidRPr="003F0F1E" w:rsidRDefault="002F41B0" w:rsidP="0056712D">
                      <w:pPr>
                        <w:rPr>
                          <w:sz w:val="32"/>
                        </w:rPr>
                      </w:pPr>
                      <m:oMathPara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sz w:val="32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z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35A876B6" w14:textId="77777777" w:rsidR="0056712D" w:rsidRDefault="0056712D" w:rsidP="0056712D">
      <w:pPr>
        <w:rPr>
          <w:sz w:val="22"/>
        </w:rPr>
      </w:pPr>
    </w:p>
    <w:p w14:paraId="1ADEF258" w14:textId="77777777" w:rsidR="0056712D" w:rsidRDefault="002F41B0" w:rsidP="0056712D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9147849" wp14:editId="315764C2">
                <wp:simplePos x="0" y="0"/>
                <wp:positionH relativeFrom="column">
                  <wp:posOffset>1123950</wp:posOffset>
                </wp:positionH>
                <wp:positionV relativeFrom="paragraph">
                  <wp:posOffset>127229</wp:posOffset>
                </wp:positionV>
                <wp:extent cx="332239" cy="310162"/>
                <wp:effectExtent l="0" t="0" r="0" b="0"/>
                <wp:wrapThrough wrapText="bothSides">
                  <wp:wrapPolygon edited="0">
                    <wp:start x="1652" y="0"/>
                    <wp:lineTo x="1652" y="19475"/>
                    <wp:lineTo x="18172" y="19475"/>
                    <wp:lineTo x="18172" y="0"/>
                    <wp:lineTo x="1652" y="0"/>
                  </wp:wrapPolygon>
                </wp:wrapThrough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239" cy="3101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13" o:spid="_x0000_s1026" type="#_x0000_t202" style="position:absolute;margin-left:88.5pt;margin-top:10pt;width:26.15pt;height:24.4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" filled="f" stroked="f">
                <w10:wrap type="through"/>
              </v:shape>
            </w:pict>
          </mc:Fallback>
        </mc:AlternateContent>
      </w:r>
    </w:p>
    <w:p w14:paraId="7603E5B8" w14:textId="77777777" w:rsidR="0056712D" w:rsidRDefault="0056712D" w:rsidP="0056712D">
      <w:pPr>
        <w:rPr>
          <w:sz w:val="22"/>
        </w:rPr>
      </w:pPr>
    </w:p>
    <w:p w14:paraId="0E90B630" w14:textId="77777777" w:rsidR="0056712D" w:rsidRDefault="0056712D" w:rsidP="0056712D">
      <w:pPr>
        <w:rPr>
          <w:sz w:val="22"/>
        </w:rPr>
      </w:pPr>
    </w:p>
    <w:p w14:paraId="60AA0A1B" w14:textId="77777777" w:rsidR="0056712D" w:rsidRDefault="002F41B0" w:rsidP="0056712D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0C130F6" wp14:editId="0E7FEF9D">
                <wp:simplePos x="0" y="0"/>
                <wp:positionH relativeFrom="column">
                  <wp:posOffset>897255</wp:posOffset>
                </wp:positionH>
                <wp:positionV relativeFrom="paragraph">
                  <wp:posOffset>-194945</wp:posOffset>
                </wp:positionV>
                <wp:extent cx="854639" cy="499848"/>
                <wp:effectExtent l="0" t="0" r="0" b="8255"/>
                <wp:wrapThrough wrapText="bothSides">
                  <wp:wrapPolygon edited="0">
                    <wp:start x="642" y="0"/>
                    <wp:lineTo x="642" y="20859"/>
                    <wp:lineTo x="20556" y="20859"/>
                    <wp:lineTo x="19914" y="0"/>
                    <wp:lineTo x="642" y="0"/>
                  </wp:wrapPolygon>
                </wp:wrapThrough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39" cy="4998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6DDED3" w14:textId="77777777" w:rsidR="0056712D" w:rsidRDefault="002F41B0" w:rsidP="0056712D">
                            <w:pPr>
                              <w:rPr>
                                <w:sz w:val="32"/>
                              </w:rPr>
                            </w:pPr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</m:acc>
                              </m:oMath>
                            </m:oMathPara>
                          </w:p>
                          <w:p w14:paraId="0F0A1AD3" w14:textId="77777777" w:rsidR="0056712D" w:rsidRPr="003F0F1E" w:rsidRDefault="0056712D" w:rsidP="0056712D">
                            <w:pPr>
                              <w:rPr>
                                <w:sz w:val="32"/>
                              </w:rPr>
                            </w:pPr>
                            <w:r w:rsidRPr="0021379E">
                              <w:rPr>
                                <w:sz w:val="18"/>
                              </w:rPr>
                              <w:t>(</w:t>
                            </w:r>
                            <w:proofErr w:type="gramStart"/>
                            <w:r w:rsidRPr="0021379E">
                              <w:rPr>
                                <w:sz w:val="18"/>
                              </w:rPr>
                              <w:t>axe</w:t>
                            </w:r>
                            <w:proofErr w:type="gramEnd"/>
                            <w:r w:rsidRPr="0021379E">
                              <w:rPr>
                                <w:sz w:val="18"/>
                              </w:rPr>
                              <w:t xml:space="preserve"> de la vis)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14" o:spid="_x0000_s1028" type="#_x0000_t202" style="position:absolute;margin-left:70.65pt;margin-top:-15.3pt;width:67.3pt;height:39.3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" filled="f" stroked="f">
                <v:textbox>
                  <w:txbxContent>
                    <w:p w14:paraId="216DDED3" w14:textId="77777777" w:rsidR="0056712D" w:rsidRDefault="002F41B0" w:rsidP="0056712D">
                      <w:pPr>
                        <w:rPr>
                          <w:sz w:val="32"/>
                        </w:rPr>
                      </w:pPr>
                      <m:oMathPara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sz w:val="32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x</m:t>
                              </m:r>
                            </m:e>
                          </m:acc>
                        </m:oMath>
                      </m:oMathPara>
                    </w:p>
                    <w:p w14:paraId="0F0A1AD3" w14:textId="77777777" w:rsidR="0056712D" w:rsidRPr="003F0F1E" w:rsidRDefault="0056712D" w:rsidP="0056712D">
                      <w:pPr>
                        <w:rPr>
                          <w:sz w:val="32"/>
                        </w:rPr>
                      </w:pPr>
                      <w:r w:rsidRPr="0021379E">
                        <w:rPr>
                          <w:sz w:val="18"/>
                        </w:rPr>
                        <w:t>(</w:t>
                      </w:r>
                      <w:proofErr w:type="gramStart"/>
                      <w:r w:rsidRPr="0021379E">
                        <w:rPr>
                          <w:sz w:val="18"/>
                        </w:rPr>
                        <w:t>axe</w:t>
                      </w:r>
                      <w:proofErr w:type="gramEnd"/>
                      <w:r w:rsidRPr="0021379E">
                        <w:rPr>
                          <w:sz w:val="18"/>
                        </w:rPr>
                        <w:t xml:space="preserve"> de la vis)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76529043" w14:textId="77777777" w:rsidR="0056712D" w:rsidRDefault="0056712D" w:rsidP="0056712D">
      <w:pPr>
        <w:rPr>
          <w:sz w:val="22"/>
        </w:rPr>
      </w:pPr>
    </w:p>
    <w:p w14:paraId="58754E1A" w14:textId="77777777" w:rsidR="0056712D" w:rsidRDefault="0056712D" w:rsidP="0056712D">
      <w:pPr>
        <w:rPr>
          <w:sz w:val="22"/>
        </w:rPr>
      </w:pPr>
    </w:p>
    <w:p w14:paraId="27422DB6" w14:textId="77777777" w:rsidR="0056712D" w:rsidRDefault="0056712D" w:rsidP="0056712D">
      <w:pPr>
        <w:rPr>
          <w:sz w:val="22"/>
        </w:rPr>
      </w:pPr>
    </w:p>
    <w:p w14:paraId="30E07908" w14:textId="77777777" w:rsidR="0056712D" w:rsidRDefault="0056712D" w:rsidP="0056712D">
      <w:pPr>
        <w:rPr>
          <w:sz w:val="22"/>
        </w:rPr>
      </w:pPr>
    </w:p>
    <w:p w14:paraId="2E90008C" w14:textId="77777777" w:rsidR="0056712D" w:rsidRDefault="0056712D" w:rsidP="0056712D">
      <w:pPr>
        <w:rPr>
          <w:sz w:val="22"/>
        </w:rPr>
      </w:pPr>
    </w:p>
    <w:p w14:paraId="6571D020" w14:textId="77777777" w:rsidR="0056712D" w:rsidRDefault="0056712D" w:rsidP="0056712D">
      <w:pPr>
        <w:rPr>
          <w:sz w:val="22"/>
        </w:rPr>
      </w:pPr>
    </w:p>
    <w:p w14:paraId="5A4A5096" w14:textId="77777777" w:rsidR="0056712D" w:rsidRDefault="0056712D" w:rsidP="0056712D">
      <w:pPr>
        <w:rPr>
          <w:sz w:val="22"/>
        </w:rPr>
      </w:pPr>
    </w:p>
    <w:p w14:paraId="70027915" w14:textId="77777777" w:rsidR="0056712D" w:rsidRDefault="0056712D" w:rsidP="0056712D">
      <w:pPr>
        <w:ind w:right="-1"/>
        <w:rPr>
          <w:sz w:val="22"/>
        </w:rPr>
      </w:pPr>
    </w:p>
    <w:p w14:paraId="29EC1EBB" w14:textId="77777777" w:rsidR="0056712D" w:rsidRDefault="0056712D" w:rsidP="0056712D">
      <w:pPr>
        <w:ind w:right="-1"/>
        <w:rPr>
          <w:sz w:val="22"/>
        </w:rPr>
      </w:pPr>
      <w:r>
        <w:rPr>
          <w:b/>
          <w:sz w:val="22"/>
        </w:rPr>
        <w:t>Schéma plan :</w:t>
      </w:r>
    </w:p>
    <w:p w14:paraId="6263A866" w14:textId="77777777" w:rsidR="0056712D" w:rsidRDefault="002F41B0" w:rsidP="0056712D">
      <w:pPr>
        <w:ind w:right="-1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180DE3" wp14:editId="7ED9971D">
                <wp:simplePos x="0" y="0"/>
                <wp:positionH relativeFrom="column">
                  <wp:posOffset>4488180</wp:posOffset>
                </wp:positionH>
                <wp:positionV relativeFrom="paragraph">
                  <wp:posOffset>30480</wp:posOffset>
                </wp:positionV>
                <wp:extent cx="368309" cy="403847"/>
                <wp:effectExtent l="0" t="0" r="0" b="3175"/>
                <wp:wrapNone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09" cy="4038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83E307" w14:textId="77777777" w:rsidR="0056712D" w:rsidRPr="003F0F1E" w:rsidRDefault="002F41B0" w:rsidP="0056712D">
                            <w:pPr>
                              <w:rPr>
                                <w:sz w:val="32"/>
                              </w:rPr>
                            </w:pPr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y</m:t>
                                    </m:r>
                                  </m:e>
                                </m:acc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25" o:spid="_x0000_s1029" type="#_x0000_t202" style="position:absolute;margin-left:353.4pt;margin-top:2.4pt;width:29pt;height:31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" filled="f" stroked="f">
                <v:textbox>
                  <w:txbxContent>
                    <w:p w14:paraId="5F83E307" w14:textId="77777777" w:rsidR="0056712D" w:rsidRPr="003F0F1E" w:rsidRDefault="002F41B0" w:rsidP="0056712D">
                      <w:pPr>
                        <w:rPr>
                          <w:sz w:val="32"/>
                        </w:rPr>
                      </w:pPr>
                      <m:oMathPara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sz w:val="32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y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2440414D" w14:textId="77777777" w:rsidR="0056712D" w:rsidRDefault="002F41B0" w:rsidP="0056712D">
      <w:pPr>
        <w:ind w:right="-1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872D5D" wp14:editId="68E45679">
                <wp:simplePos x="0" y="0"/>
                <wp:positionH relativeFrom="column">
                  <wp:posOffset>4488180</wp:posOffset>
                </wp:positionH>
                <wp:positionV relativeFrom="paragraph">
                  <wp:posOffset>114984</wp:posOffset>
                </wp:positionV>
                <wp:extent cx="0" cy="683977"/>
                <wp:effectExtent l="50800" t="50800" r="76200" b="27305"/>
                <wp:wrapNone/>
                <wp:docPr id="24" name="Forme libr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0" cy="683977"/>
                        </a:xfrm>
                        <a:custGeom>
                          <a:avLst/>
                          <a:gdLst>
                            <a:gd name="connsiteX0" fmla="*/ 0 w 584791"/>
                            <a:gd name="connsiteY0" fmla="*/ 0 h 1786270"/>
                            <a:gd name="connsiteX1" fmla="*/ 584791 w 584791"/>
                            <a:gd name="connsiteY1" fmla="*/ 1786270 h 178627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584791" h="1786270">
                              <a:moveTo>
                                <a:pt x="0" y="0"/>
                              </a:moveTo>
                              <a:lnTo>
                                <a:pt x="584791" y="1786270"/>
                              </a:lnTo>
                            </a:path>
                          </a:pathLst>
                        </a:custGeom>
                        <a:ln w="6350" cmpd="sng">
                          <a:prstDash val="lgDashDot"/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24" o:spid="_x0000_s1026" style="position:absolute;margin-left:353.4pt;margin-top:9.05pt;width:0;height:53.85pt;flip:x 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84791,178627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" path="m0,0l584791,1786270e" filled="f" strokecolor="black [3040]" strokeweight=".5pt">
                <v:stroke dashstyle="longDashDot" endarrow="block"/>
                <v:path arrowok="t" o:connecttype="custom" o:connectlocs="0,0;1,683977" o:connectangles="0,0"/>
              </v:shape>
            </w:pict>
          </mc:Fallback>
        </mc:AlternateContent>
      </w:r>
    </w:p>
    <w:p w14:paraId="5015DE32" w14:textId="77777777" w:rsidR="0056712D" w:rsidRDefault="0056712D" w:rsidP="0056712D">
      <w:pPr>
        <w:ind w:right="-1"/>
        <w:rPr>
          <w:sz w:val="22"/>
        </w:rPr>
      </w:pPr>
    </w:p>
    <w:p w14:paraId="71F9F8FB" w14:textId="77777777" w:rsidR="0056712D" w:rsidRPr="0056712D" w:rsidRDefault="002F41B0" w:rsidP="0056712D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D64C62" wp14:editId="2A3CF8B6">
                <wp:simplePos x="0" y="0"/>
                <wp:positionH relativeFrom="column">
                  <wp:posOffset>1126880</wp:posOffset>
                </wp:positionH>
                <wp:positionV relativeFrom="paragraph">
                  <wp:posOffset>373866</wp:posOffset>
                </wp:positionV>
                <wp:extent cx="3912917" cy="0"/>
                <wp:effectExtent l="25400" t="76200" r="0" b="101600"/>
                <wp:wrapNone/>
                <wp:docPr id="22" name="Forme libr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912917" cy="0"/>
                        </a:xfrm>
                        <a:custGeom>
                          <a:avLst/>
                          <a:gdLst>
                            <a:gd name="connsiteX0" fmla="*/ 0 w 584791"/>
                            <a:gd name="connsiteY0" fmla="*/ 0 h 1786270"/>
                            <a:gd name="connsiteX1" fmla="*/ 584791 w 584791"/>
                            <a:gd name="connsiteY1" fmla="*/ 1786270 h 178627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584791" h="1786270">
                              <a:moveTo>
                                <a:pt x="0" y="0"/>
                              </a:moveTo>
                              <a:lnTo>
                                <a:pt x="584791" y="1786270"/>
                              </a:lnTo>
                            </a:path>
                          </a:pathLst>
                        </a:custGeom>
                        <a:ln w="6350" cmpd="sng">
                          <a:prstDash val="lgDashDot"/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22" o:spid="_x0000_s1026" style="position:absolute;margin-left:88.75pt;margin-top:29.45pt;width:308.1pt;height:0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84791,178627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" path="m0,0l584791,1786270e" filled="f" strokecolor="black [3040]" strokeweight=".5pt">
                <v:stroke dashstyle="longDashDot" endarrow="block"/>
                <v:path arrowok="t" o:connecttype="custom" o:connectlocs="0,0;3912917,1" o:connectangles="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1E1EEF" wp14:editId="1E956EDF">
                <wp:simplePos x="0" y="0"/>
                <wp:positionH relativeFrom="column">
                  <wp:posOffset>803910</wp:posOffset>
                </wp:positionH>
                <wp:positionV relativeFrom="paragraph">
                  <wp:posOffset>404920</wp:posOffset>
                </wp:positionV>
                <wp:extent cx="868680" cy="482810"/>
                <wp:effectExtent l="0" t="0" r="0" b="0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8680" cy="48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BA4A4B" w14:textId="77777777" w:rsidR="0056712D" w:rsidRDefault="002F41B0" w:rsidP="0056712D">
                            <w:pPr>
                              <w:rPr>
                                <w:sz w:val="32"/>
                              </w:rPr>
                            </w:pPr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</m:acc>
                              </m:oMath>
                            </m:oMathPara>
                          </w:p>
                          <w:p w14:paraId="25C0E5FB" w14:textId="77777777" w:rsidR="0056712D" w:rsidRPr="003F0F1E" w:rsidRDefault="0056712D" w:rsidP="0056712D">
                            <w:pPr>
                              <w:rPr>
                                <w:sz w:val="32"/>
                              </w:rPr>
                            </w:pPr>
                            <w:r w:rsidRPr="0021379E">
                              <w:rPr>
                                <w:sz w:val="18"/>
                              </w:rPr>
                              <w:t>(</w:t>
                            </w:r>
                            <w:proofErr w:type="gramStart"/>
                            <w:r w:rsidRPr="0021379E">
                              <w:rPr>
                                <w:sz w:val="18"/>
                              </w:rPr>
                              <w:t>axe</w:t>
                            </w:r>
                            <w:proofErr w:type="gramEnd"/>
                            <w:r w:rsidRPr="0021379E">
                              <w:rPr>
                                <w:sz w:val="18"/>
                              </w:rPr>
                              <w:t xml:space="preserve"> de la vis)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23" o:spid="_x0000_s1030" type="#_x0000_t202" style="position:absolute;margin-left:63.3pt;margin-top:31.9pt;width:68.4pt;height:3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" filled="f" stroked="f">
                <v:textbox>
                  <w:txbxContent>
                    <w:p w14:paraId="20BA4A4B" w14:textId="77777777" w:rsidR="0056712D" w:rsidRDefault="002F41B0" w:rsidP="0056712D">
                      <w:pPr>
                        <w:rPr>
                          <w:sz w:val="32"/>
                        </w:rPr>
                      </w:pPr>
                      <m:oMathPara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sz w:val="32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x</m:t>
                              </m:r>
                            </m:e>
                          </m:acc>
                        </m:oMath>
                      </m:oMathPara>
                    </w:p>
                    <w:p w14:paraId="25C0E5FB" w14:textId="77777777" w:rsidR="0056712D" w:rsidRPr="003F0F1E" w:rsidRDefault="0056712D" w:rsidP="0056712D">
                      <w:pPr>
                        <w:rPr>
                          <w:sz w:val="32"/>
                        </w:rPr>
                      </w:pPr>
                      <w:r w:rsidRPr="0021379E">
                        <w:rPr>
                          <w:sz w:val="18"/>
                        </w:rPr>
                        <w:t>(</w:t>
                      </w:r>
                      <w:proofErr w:type="gramStart"/>
                      <w:r w:rsidRPr="0021379E">
                        <w:rPr>
                          <w:sz w:val="18"/>
                        </w:rPr>
                        <w:t>axe</w:t>
                      </w:r>
                      <w:proofErr w:type="gramEnd"/>
                      <w:r w:rsidRPr="0021379E">
                        <w:rPr>
                          <w:sz w:val="18"/>
                        </w:rPr>
                        <w:t xml:space="preserve"> de la vis)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6712D" w:rsidRPr="0056712D" w:rsidSect="00741F7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20" w:right="720" w:bottom="244" w:left="720" w:header="709" w:footer="58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B00283" w14:textId="77777777" w:rsidR="0056712D" w:rsidRDefault="0056712D" w:rsidP="004C7154">
      <w:r>
        <w:separator/>
      </w:r>
    </w:p>
  </w:endnote>
  <w:endnote w:type="continuationSeparator" w:id="0">
    <w:p w14:paraId="22EE0B38" w14:textId="77777777" w:rsidR="0056712D" w:rsidRDefault="0056712D" w:rsidP="004C7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680237" w14:textId="77777777" w:rsidR="003C6283" w:rsidRPr="00977D84" w:rsidRDefault="003C6283" w:rsidP="004C7154">
    <w:pPr>
      <w:pStyle w:val="Pieddepage"/>
      <w:jc w:val="right"/>
    </w:pPr>
    <w:r w:rsidRPr="00977D84">
      <w:t xml:space="preserve">Page </w:t>
    </w:r>
    <w:r w:rsidRPr="00977D84">
      <w:fldChar w:fldCharType="begin"/>
    </w:r>
    <w:r w:rsidRPr="00977D84">
      <w:instrText xml:space="preserve"> PAGE </w:instrText>
    </w:r>
    <w:r w:rsidRPr="00977D84">
      <w:fldChar w:fldCharType="separate"/>
    </w:r>
    <w:r w:rsidR="0056712D">
      <w:rPr>
        <w:noProof/>
      </w:rPr>
      <w:t>2</w:t>
    </w:r>
    <w:r w:rsidRPr="00977D84">
      <w:fldChar w:fldCharType="end"/>
    </w:r>
    <w:r w:rsidRPr="00977D84">
      <w:t xml:space="preserve"> sur </w:t>
    </w:r>
    <w:fldSimple w:instr=" NUMPAGES ">
      <w:r w:rsidR="0056712D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8B8FF9" w14:textId="77777777" w:rsidR="003C6283" w:rsidRPr="000733CF" w:rsidRDefault="003C6283" w:rsidP="004C7154">
    <w:pPr>
      <w:pStyle w:val="Pieddepage"/>
      <w:jc w:val="right"/>
    </w:pPr>
    <w:r w:rsidRPr="00977D84">
      <w:t xml:space="preserve">Page </w:t>
    </w:r>
    <w:r w:rsidRPr="00977D84">
      <w:fldChar w:fldCharType="begin"/>
    </w:r>
    <w:r w:rsidRPr="00977D84">
      <w:instrText xml:space="preserve"> PAGE </w:instrText>
    </w:r>
    <w:r w:rsidRPr="00977D84">
      <w:fldChar w:fldCharType="separate"/>
    </w:r>
    <w:r w:rsidR="002F41B0">
      <w:rPr>
        <w:noProof/>
      </w:rPr>
      <w:t>1</w:t>
    </w:r>
    <w:r w:rsidRPr="00977D84">
      <w:fldChar w:fldCharType="end"/>
    </w:r>
    <w:r w:rsidRPr="00977D84">
      <w:t xml:space="preserve"> sur </w:t>
    </w:r>
    <w:fldSimple w:instr=" NUMPAGES ">
      <w:r w:rsidR="002F41B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CB35C1" w14:textId="77777777" w:rsidR="0056712D" w:rsidRDefault="0056712D" w:rsidP="004C7154">
      <w:r>
        <w:separator/>
      </w:r>
    </w:p>
  </w:footnote>
  <w:footnote w:type="continuationSeparator" w:id="0">
    <w:p w14:paraId="2EF27AA5" w14:textId="77777777" w:rsidR="0056712D" w:rsidRDefault="0056712D" w:rsidP="004C715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9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6"/>
      <w:gridCol w:w="6841"/>
      <w:gridCol w:w="1843"/>
    </w:tblGrid>
    <w:tr w:rsidR="003C6283" w14:paraId="32374798" w14:textId="77777777" w:rsidTr="00311180">
      <w:tc>
        <w:tcPr>
          <w:tcW w:w="1806" w:type="dxa"/>
        </w:tcPr>
        <w:p w14:paraId="77F11229" w14:textId="77777777" w:rsidR="003C6283" w:rsidRPr="004C7154" w:rsidRDefault="003C6283" w:rsidP="004C7154">
          <w:pPr>
            <w:pStyle w:val="En-tte"/>
            <w:jc w:val="center"/>
            <w:rPr>
              <w:i/>
            </w:rPr>
          </w:pPr>
          <w:r w:rsidRPr="004C7154">
            <w:rPr>
              <w:i/>
            </w:rPr>
            <w:t>S si</w:t>
          </w:r>
        </w:p>
      </w:tc>
      <w:tc>
        <w:tcPr>
          <w:tcW w:w="6841" w:type="dxa"/>
        </w:tcPr>
        <w:p w14:paraId="76529445" w14:textId="77777777" w:rsidR="003C6283" w:rsidRPr="004C7154" w:rsidRDefault="003C6283" w:rsidP="004C7154">
          <w:pPr>
            <w:pStyle w:val="En-tte"/>
            <w:jc w:val="center"/>
            <w:rPr>
              <w:b/>
              <w:color w:val="0000FF"/>
            </w:rPr>
          </w:pPr>
          <w:r>
            <w:rPr>
              <w:b/>
              <w:color w:val="0000FF"/>
            </w:rPr>
            <w:t>TITRE</w:t>
          </w:r>
        </w:p>
      </w:tc>
      <w:tc>
        <w:tcPr>
          <w:tcW w:w="1843" w:type="dxa"/>
        </w:tcPr>
        <w:p w14:paraId="590F1220" w14:textId="77777777" w:rsidR="003C6283" w:rsidRPr="004C7154" w:rsidRDefault="003C6283" w:rsidP="004C7154">
          <w:pPr>
            <w:pStyle w:val="En-tte"/>
            <w:jc w:val="center"/>
            <w:rPr>
              <w:b/>
              <w:i/>
            </w:rPr>
          </w:pPr>
          <w:r w:rsidRPr="004C7154">
            <w:rPr>
              <w:b/>
              <w:i/>
            </w:rPr>
            <w:t>Cours et TD</w:t>
          </w:r>
        </w:p>
      </w:tc>
    </w:tr>
  </w:tbl>
  <w:p w14:paraId="0DC25043" w14:textId="77777777" w:rsidR="003C6283" w:rsidRPr="00063581" w:rsidRDefault="003C6283" w:rsidP="004C7154">
    <w:pPr>
      <w:pStyle w:val="En-tte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9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16"/>
      <w:gridCol w:w="6808"/>
      <w:gridCol w:w="1866"/>
    </w:tblGrid>
    <w:tr w:rsidR="003C6283" w14:paraId="39BEEAF9" w14:textId="77777777" w:rsidTr="004C7154">
      <w:tc>
        <w:tcPr>
          <w:tcW w:w="1806" w:type="dxa"/>
        </w:tcPr>
        <w:p w14:paraId="6BD631C9" w14:textId="77777777" w:rsidR="003C6283" w:rsidRDefault="003C6283" w:rsidP="004C7154">
          <w:pPr>
            <w:pStyle w:val="En-tte"/>
          </w:pPr>
          <w:r>
            <w:object w:dxaOrig="1590" w:dyaOrig="1380" w14:anchorId="34CA6D0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0pt;height:69pt" o:ole="">
                <v:imagedata r:id="rId1" o:title=""/>
              </v:shape>
              <o:OLEObject Type="Embed" ProgID="PBrush" ShapeID="_x0000_i1025" DrawAspect="Content" ObjectID="_1351001888" r:id="rId2"/>
            </w:object>
          </w:r>
        </w:p>
      </w:tc>
      <w:tc>
        <w:tcPr>
          <w:tcW w:w="6841" w:type="dxa"/>
          <w:vMerge w:val="restart"/>
          <w:vAlign w:val="center"/>
        </w:tcPr>
        <w:p w14:paraId="1340E089" w14:textId="77777777" w:rsidR="003C6283" w:rsidRDefault="0056712D" w:rsidP="004C7154">
          <w:pPr>
            <w:jc w:val="center"/>
            <w:rPr>
              <w:b/>
              <w:color w:val="0000FF"/>
              <w:sz w:val="44"/>
              <w:szCs w:val="44"/>
            </w:rPr>
          </w:pPr>
          <w:r>
            <w:rPr>
              <w:b/>
              <w:color w:val="0000FF"/>
              <w:sz w:val="44"/>
              <w:szCs w:val="44"/>
            </w:rPr>
            <w:t>TP SCHEMA CINEMATIQUE</w:t>
          </w:r>
        </w:p>
        <w:p w14:paraId="3AF2ACA1" w14:textId="77777777" w:rsidR="0056712D" w:rsidRPr="004C7154" w:rsidRDefault="0056712D" w:rsidP="004C7154">
          <w:pPr>
            <w:jc w:val="center"/>
            <w:rPr>
              <w:b/>
              <w:color w:val="0000FF"/>
              <w:sz w:val="44"/>
              <w:szCs w:val="44"/>
            </w:rPr>
          </w:pPr>
          <w:r>
            <w:rPr>
              <w:b/>
              <w:color w:val="0000FF"/>
              <w:sz w:val="44"/>
              <w:szCs w:val="44"/>
            </w:rPr>
            <w:t>Destructeur d’aiguille</w:t>
          </w:r>
        </w:p>
      </w:tc>
      <w:tc>
        <w:tcPr>
          <w:tcW w:w="1843" w:type="dxa"/>
        </w:tcPr>
        <w:p w14:paraId="0AD5738F" w14:textId="77777777" w:rsidR="003C6283" w:rsidRDefault="00741F7E" w:rsidP="004C7154">
          <w:pPr>
            <w:pStyle w:val="En-tte"/>
          </w:pPr>
          <w:r w:rsidRPr="00760907">
            <w:rPr>
              <w:noProof/>
            </w:rPr>
            <w:drawing>
              <wp:inline distT="0" distB="0" distL="0" distR="0" wp14:anchorId="54C62798" wp14:editId="50E9E1F0">
                <wp:extent cx="1028700" cy="857250"/>
                <wp:effectExtent l="19050" t="0" r="0" b="0"/>
                <wp:docPr id="11" name="Image 11" descr="s-si_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s-si_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 l="4274" t="6944" r="9117" b="370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857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C6283" w14:paraId="7233651A" w14:textId="77777777" w:rsidTr="00311180">
      <w:tc>
        <w:tcPr>
          <w:tcW w:w="1806" w:type="dxa"/>
        </w:tcPr>
        <w:p w14:paraId="6C492ADF" w14:textId="77777777" w:rsidR="003C6283" w:rsidRPr="004C7154" w:rsidRDefault="003C6283" w:rsidP="004C7154">
          <w:pPr>
            <w:pStyle w:val="En-tte"/>
            <w:jc w:val="center"/>
            <w:rPr>
              <w:i/>
            </w:rPr>
          </w:pPr>
          <w:r w:rsidRPr="004C7154">
            <w:rPr>
              <w:i/>
            </w:rPr>
            <w:t>S si</w:t>
          </w:r>
        </w:p>
      </w:tc>
      <w:tc>
        <w:tcPr>
          <w:tcW w:w="6841" w:type="dxa"/>
          <w:vMerge/>
        </w:tcPr>
        <w:p w14:paraId="4DFE93BD" w14:textId="77777777" w:rsidR="003C6283" w:rsidRDefault="003C6283" w:rsidP="004C7154">
          <w:pPr>
            <w:pStyle w:val="En-tte"/>
          </w:pPr>
        </w:p>
      </w:tc>
      <w:tc>
        <w:tcPr>
          <w:tcW w:w="1843" w:type="dxa"/>
        </w:tcPr>
        <w:p w14:paraId="3A7694B3" w14:textId="77777777" w:rsidR="003C6283" w:rsidRPr="004C7154" w:rsidRDefault="0056712D" w:rsidP="004C7154">
          <w:pPr>
            <w:pStyle w:val="En-tte"/>
            <w:jc w:val="center"/>
            <w:rPr>
              <w:b/>
              <w:i/>
            </w:rPr>
          </w:pPr>
          <w:r>
            <w:rPr>
              <w:b/>
              <w:i/>
            </w:rPr>
            <w:t>Synthèse</w:t>
          </w:r>
        </w:p>
      </w:tc>
    </w:tr>
  </w:tbl>
  <w:p w14:paraId="38BA7AA0" w14:textId="77777777" w:rsidR="003C6283" w:rsidRDefault="003C6283" w:rsidP="004C7154">
    <w:pPr>
      <w:pStyle w:val="En-tt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502F45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0180A81"/>
    <w:multiLevelType w:val="hybridMultilevel"/>
    <w:tmpl w:val="487666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1791A"/>
    <w:multiLevelType w:val="multilevel"/>
    <w:tmpl w:val="51CC66FE"/>
    <w:lvl w:ilvl="0">
      <w:start w:val="1"/>
      <w:numFmt w:val="decimal"/>
      <w:pStyle w:val="Titre1"/>
      <w:lvlText w:val="%1."/>
      <w:lvlJc w:val="left"/>
      <w:pPr>
        <w:tabs>
          <w:tab w:val="num" w:pos="853"/>
        </w:tabs>
        <w:ind w:left="493" w:hanging="360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1325" w:hanging="641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2098" w:hanging="124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13"/>
        </w:tabs>
        <w:ind w:left="186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33"/>
        </w:tabs>
        <w:ind w:left="23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53"/>
        </w:tabs>
        <w:ind w:left="28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73"/>
        </w:tabs>
        <w:ind w:left="33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93"/>
        </w:tabs>
        <w:ind w:left="38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13"/>
        </w:tabs>
        <w:ind w:left="4453" w:hanging="1440"/>
      </w:pPr>
      <w:rPr>
        <w:rFonts w:hint="default"/>
      </w:rPr>
    </w:lvl>
  </w:abstractNum>
  <w:abstractNum w:abstractNumId="3">
    <w:nsid w:val="3AA215AF"/>
    <w:multiLevelType w:val="hybridMultilevel"/>
    <w:tmpl w:val="152214E8"/>
    <w:lvl w:ilvl="0" w:tplc="53685058">
      <w:start w:val="1"/>
      <w:numFmt w:val="decimal"/>
      <w:pStyle w:val="Questions"/>
      <w:lvlText w:val="Q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10433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12D"/>
    <w:rsid w:val="00026105"/>
    <w:rsid w:val="00037B54"/>
    <w:rsid w:val="00063581"/>
    <w:rsid w:val="000733CF"/>
    <w:rsid w:val="000C256B"/>
    <w:rsid w:val="000E492E"/>
    <w:rsid w:val="00101340"/>
    <w:rsid w:val="00121893"/>
    <w:rsid w:val="00131378"/>
    <w:rsid w:val="00182EA4"/>
    <w:rsid w:val="001C704E"/>
    <w:rsid w:val="001E104B"/>
    <w:rsid w:val="001F6799"/>
    <w:rsid w:val="0022379D"/>
    <w:rsid w:val="00230322"/>
    <w:rsid w:val="00243B90"/>
    <w:rsid w:val="00295BE3"/>
    <w:rsid w:val="002B2DEE"/>
    <w:rsid w:val="002D42AA"/>
    <w:rsid w:val="002F41B0"/>
    <w:rsid w:val="00311180"/>
    <w:rsid w:val="00312172"/>
    <w:rsid w:val="003256C8"/>
    <w:rsid w:val="003A3B9A"/>
    <w:rsid w:val="003C6283"/>
    <w:rsid w:val="003D7F74"/>
    <w:rsid w:val="0040103B"/>
    <w:rsid w:val="00411F91"/>
    <w:rsid w:val="0042515B"/>
    <w:rsid w:val="0044525F"/>
    <w:rsid w:val="004527A0"/>
    <w:rsid w:val="004935C2"/>
    <w:rsid w:val="004B6BD1"/>
    <w:rsid w:val="004C7154"/>
    <w:rsid w:val="004C7B97"/>
    <w:rsid w:val="00507DB9"/>
    <w:rsid w:val="00544C27"/>
    <w:rsid w:val="00547849"/>
    <w:rsid w:val="00554379"/>
    <w:rsid w:val="00561825"/>
    <w:rsid w:val="0056712D"/>
    <w:rsid w:val="005B7660"/>
    <w:rsid w:val="005C74A5"/>
    <w:rsid w:val="00607219"/>
    <w:rsid w:val="00635CD4"/>
    <w:rsid w:val="00637CE1"/>
    <w:rsid w:val="00656A19"/>
    <w:rsid w:val="0067453D"/>
    <w:rsid w:val="00683D30"/>
    <w:rsid w:val="006C248A"/>
    <w:rsid w:val="00741F7E"/>
    <w:rsid w:val="00791BBC"/>
    <w:rsid w:val="007C5362"/>
    <w:rsid w:val="007D4DA4"/>
    <w:rsid w:val="007F0BD2"/>
    <w:rsid w:val="00815814"/>
    <w:rsid w:val="00815879"/>
    <w:rsid w:val="008708E7"/>
    <w:rsid w:val="00875424"/>
    <w:rsid w:val="008B45AF"/>
    <w:rsid w:val="00947033"/>
    <w:rsid w:val="00967810"/>
    <w:rsid w:val="0097200F"/>
    <w:rsid w:val="00977D84"/>
    <w:rsid w:val="009C09CD"/>
    <w:rsid w:val="009E1A7F"/>
    <w:rsid w:val="009F63D1"/>
    <w:rsid w:val="00AA14A9"/>
    <w:rsid w:val="00AB5D1D"/>
    <w:rsid w:val="00B054B4"/>
    <w:rsid w:val="00B26EA4"/>
    <w:rsid w:val="00B70B93"/>
    <w:rsid w:val="00BB12EC"/>
    <w:rsid w:val="00C05DA0"/>
    <w:rsid w:val="00C47244"/>
    <w:rsid w:val="00C814E9"/>
    <w:rsid w:val="00D21B86"/>
    <w:rsid w:val="00D34F99"/>
    <w:rsid w:val="00D42B8F"/>
    <w:rsid w:val="00D46CE6"/>
    <w:rsid w:val="00DC6E62"/>
    <w:rsid w:val="00DD0528"/>
    <w:rsid w:val="00E3638D"/>
    <w:rsid w:val="00E404E6"/>
    <w:rsid w:val="00E80C3F"/>
    <w:rsid w:val="00EB0908"/>
    <w:rsid w:val="00EC73CE"/>
    <w:rsid w:val="00EE4098"/>
    <w:rsid w:val="00F21529"/>
    <w:rsid w:val="00F27F02"/>
    <w:rsid w:val="00FB66CC"/>
    <w:rsid w:val="00FD740F"/>
    <w:rsid w:val="00FE7A68"/>
    <w:rsid w:val="00FF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  <w14:docId w14:val="036874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Note Level 1" w:semiHidden="1" w:uiPriority="99"/>
    <w:lsdException w:name="Note Level 2" w:uiPriority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6283"/>
    <w:rPr>
      <w:rFonts w:ascii="Arial" w:hAnsi="Arial" w:cs="Arial"/>
      <w:szCs w:val="24"/>
    </w:rPr>
  </w:style>
  <w:style w:type="paragraph" w:styleId="Titre1">
    <w:name w:val="heading 1"/>
    <w:basedOn w:val="Normal"/>
    <w:next w:val="Normal"/>
    <w:link w:val="Titre1Car"/>
    <w:qFormat/>
    <w:rsid w:val="00FB66CC"/>
    <w:pPr>
      <w:keepNext/>
      <w:numPr>
        <w:numId w:val="1"/>
      </w:numPr>
      <w:shd w:val="clear" w:color="auto" w:fill="FFCC00"/>
      <w:overflowPunct w:val="0"/>
      <w:autoSpaceDE w:val="0"/>
      <w:autoSpaceDN w:val="0"/>
      <w:adjustRightInd w:val="0"/>
      <w:spacing w:after="240"/>
      <w:ind w:left="426" w:hanging="426"/>
      <w:textAlignment w:val="baseline"/>
      <w:outlineLvl w:val="0"/>
    </w:pPr>
    <w:rPr>
      <w:b/>
      <w:color w:val="0000FF"/>
      <w:sz w:val="28"/>
      <w:szCs w:val="20"/>
    </w:rPr>
  </w:style>
  <w:style w:type="paragraph" w:styleId="Titre2">
    <w:name w:val="heading 2"/>
    <w:basedOn w:val="Normal"/>
    <w:next w:val="Corpsdetexte"/>
    <w:qFormat/>
    <w:rsid w:val="00FB66CC"/>
    <w:pPr>
      <w:keepNext/>
      <w:numPr>
        <w:ilvl w:val="1"/>
        <w:numId w:val="1"/>
      </w:numPr>
      <w:spacing w:after="240"/>
      <w:ind w:left="567" w:hanging="567"/>
      <w:outlineLvl w:val="1"/>
    </w:pPr>
    <w:rPr>
      <w:rFonts w:ascii="Verdana" w:hAnsi="Verdana"/>
      <w:b/>
      <w:bCs/>
      <w:i/>
      <w:iCs/>
      <w:noProof/>
      <w:color w:val="0000FF"/>
      <w:sz w:val="22"/>
      <w:szCs w:val="28"/>
      <w:u w:val="single"/>
    </w:rPr>
  </w:style>
  <w:style w:type="paragraph" w:styleId="Titre3">
    <w:name w:val="heading 3"/>
    <w:basedOn w:val="Normal"/>
    <w:next w:val="Corpsdetexte"/>
    <w:autoRedefine/>
    <w:qFormat/>
    <w:rsid w:val="00FB66CC"/>
    <w:pPr>
      <w:keepNext/>
      <w:numPr>
        <w:ilvl w:val="2"/>
        <w:numId w:val="1"/>
      </w:numPr>
      <w:spacing w:after="240"/>
      <w:ind w:left="567" w:hanging="567"/>
      <w:outlineLvl w:val="2"/>
    </w:pPr>
    <w:rPr>
      <w:b/>
      <w:bCs/>
      <w:i/>
      <w:noProof/>
      <w:szCs w:val="2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55437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54379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DD0528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063581"/>
    <w:rPr>
      <w:sz w:val="24"/>
      <w:szCs w:val="24"/>
      <w:lang w:val="fr-FR" w:eastAsia="fr-FR" w:bidi="ar-SA"/>
    </w:rPr>
  </w:style>
  <w:style w:type="paragraph" w:styleId="Corpsdetexte">
    <w:name w:val="Body Text"/>
    <w:basedOn w:val="Normal"/>
    <w:link w:val="CorpsdetexteCar"/>
    <w:rsid w:val="00063581"/>
    <w:pPr>
      <w:jc w:val="both"/>
    </w:pPr>
  </w:style>
  <w:style w:type="character" w:customStyle="1" w:styleId="Titre1Car">
    <w:name w:val="Titre 1 Car"/>
    <w:link w:val="Titre1"/>
    <w:rsid w:val="00FB66CC"/>
    <w:rPr>
      <w:rFonts w:ascii="Arial" w:hAnsi="Arial" w:cs="Arial"/>
      <w:b/>
      <w:color w:val="0000FF"/>
      <w:sz w:val="28"/>
      <w:shd w:val="clear" w:color="auto" w:fill="FFCC00"/>
    </w:rPr>
  </w:style>
  <w:style w:type="character" w:customStyle="1" w:styleId="CorpsdetexteCar">
    <w:name w:val="Corps de texte Car"/>
    <w:link w:val="Corpsdetexte"/>
    <w:rsid w:val="00063581"/>
    <w:rPr>
      <w:rFonts w:ascii="Arial" w:hAnsi="Arial" w:cs="Arial"/>
      <w:szCs w:val="24"/>
      <w:lang w:val="fr-FR" w:eastAsia="fr-FR" w:bidi="ar-SA"/>
    </w:rPr>
  </w:style>
  <w:style w:type="paragraph" w:styleId="Paragraphedeliste">
    <w:name w:val="List Paragraph"/>
    <w:basedOn w:val="Normal"/>
    <w:uiPriority w:val="72"/>
    <w:rsid w:val="00FB66CC"/>
    <w:pPr>
      <w:ind w:left="720"/>
      <w:contextualSpacing/>
    </w:pPr>
  </w:style>
  <w:style w:type="paragraph" w:customStyle="1" w:styleId="Questions">
    <w:name w:val="Questions"/>
    <w:basedOn w:val="Paragraphedeliste"/>
    <w:qFormat/>
    <w:rsid w:val="003C6283"/>
    <w:pPr>
      <w:numPr>
        <w:numId w:val="4"/>
      </w:numPr>
      <w:ind w:left="567" w:hanging="567"/>
    </w:pPr>
    <w:rPr>
      <w:i/>
    </w:rPr>
  </w:style>
  <w:style w:type="paragraph" w:styleId="Titre">
    <w:name w:val="Title"/>
    <w:basedOn w:val="Normal"/>
    <w:next w:val="Normal"/>
    <w:link w:val="TitreCar"/>
    <w:rsid w:val="003C628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3C62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rsid w:val="003C62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ous-titreCar">
    <w:name w:val="Sous-titre Car"/>
    <w:basedOn w:val="Policepardfaut"/>
    <w:link w:val="Sous-titre"/>
    <w:rsid w:val="003C62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Grille">
    <w:name w:val="Table Grid"/>
    <w:basedOn w:val="TableauNormal"/>
    <w:rsid w:val="005671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Note Level 1" w:semiHidden="1" w:uiPriority="99"/>
    <w:lsdException w:name="Note Level 2" w:uiPriority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6283"/>
    <w:rPr>
      <w:rFonts w:ascii="Arial" w:hAnsi="Arial" w:cs="Arial"/>
      <w:szCs w:val="24"/>
    </w:rPr>
  </w:style>
  <w:style w:type="paragraph" w:styleId="Titre1">
    <w:name w:val="heading 1"/>
    <w:basedOn w:val="Normal"/>
    <w:next w:val="Normal"/>
    <w:link w:val="Titre1Car"/>
    <w:qFormat/>
    <w:rsid w:val="00FB66CC"/>
    <w:pPr>
      <w:keepNext/>
      <w:numPr>
        <w:numId w:val="1"/>
      </w:numPr>
      <w:shd w:val="clear" w:color="auto" w:fill="FFCC00"/>
      <w:overflowPunct w:val="0"/>
      <w:autoSpaceDE w:val="0"/>
      <w:autoSpaceDN w:val="0"/>
      <w:adjustRightInd w:val="0"/>
      <w:spacing w:after="240"/>
      <w:ind w:left="426" w:hanging="426"/>
      <w:textAlignment w:val="baseline"/>
      <w:outlineLvl w:val="0"/>
    </w:pPr>
    <w:rPr>
      <w:b/>
      <w:color w:val="0000FF"/>
      <w:sz w:val="28"/>
      <w:szCs w:val="20"/>
    </w:rPr>
  </w:style>
  <w:style w:type="paragraph" w:styleId="Titre2">
    <w:name w:val="heading 2"/>
    <w:basedOn w:val="Normal"/>
    <w:next w:val="Corpsdetexte"/>
    <w:qFormat/>
    <w:rsid w:val="00FB66CC"/>
    <w:pPr>
      <w:keepNext/>
      <w:numPr>
        <w:ilvl w:val="1"/>
        <w:numId w:val="1"/>
      </w:numPr>
      <w:spacing w:after="240"/>
      <w:ind w:left="567" w:hanging="567"/>
      <w:outlineLvl w:val="1"/>
    </w:pPr>
    <w:rPr>
      <w:rFonts w:ascii="Verdana" w:hAnsi="Verdana"/>
      <w:b/>
      <w:bCs/>
      <w:i/>
      <w:iCs/>
      <w:noProof/>
      <w:color w:val="0000FF"/>
      <w:sz w:val="22"/>
      <w:szCs w:val="28"/>
      <w:u w:val="single"/>
    </w:rPr>
  </w:style>
  <w:style w:type="paragraph" w:styleId="Titre3">
    <w:name w:val="heading 3"/>
    <w:basedOn w:val="Normal"/>
    <w:next w:val="Corpsdetexte"/>
    <w:autoRedefine/>
    <w:qFormat/>
    <w:rsid w:val="00FB66CC"/>
    <w:pPr>
      <w:keepNext/>
      <w:numPr>
        <w:ilvl w:val="2"/>
        <w:numId w:val="1"/>
      </w:numPr>
      <w:spacing w:after="240"/>
      <w:ind w:left="567" w:hanging="567"/>
      <w:outlineLvl w:val="2"/>
    </w:pPr>
    <w:rPr>
      <w:b/>
      <w:bCs/>
      <w:i/>
      <w:noProof/>
      <w:szCs w:val="2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55437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54379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DD0528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063581"/>
    <w:rPr>
      <w:sz w:val="24"/>
      <w:szCs w:val="24"/>
      <w:lang w:val="fr-FR" w:eastAsia="fr-FR" w:bidi="ar-SA"/>
    </w:rPr>
  </w:style>
  <w:style w:type="paragraph" w:styleId="Corpsdetexte">
    <w:name w:val="Body Text"/>
    <w:basedOn w:val="Normal"/>
    <w:link w:val="CorpsdetexteCar"/>
    <w:rsid w:val="00063581"/>
    <w:pPr>
      <w:jc w:val="both"/>
    </w:pPr>
  </w:style>
  <w:style w:type="character" w:customStyle="1" w:styleId="Titre1Car">
    <w:name w:val="Titre 1 Car"/>
    <w:link w:val="Titre1"/>
    <w:rsid w:val="00FB66CC"/>
    <w:rPr>
      <w:rFonts w:ascii="Arial" w:hAnsi="Arial" w:cs="Arial"/>
      <w:b/>
      <w:color w:val="0000FF"/>
      <w:sz w:val="28"/>
      <w:shd w:val="clear" w:color="auto" w:fill="FFCC00"/>
    </w:rPr>
  </w:style>
  <w:style w:type="character" w:customStyle="1" w:styleId="CorpsdetexteCar">
    <w:name w:val="Corps de texte Car"/>
    <w:link w:val="Corpsdetexte"/>
    <w:rsid w:val="00063581"/>
    <w:rPr>
      <w:rFonts w:ascii="Arial" w:hAnsi="Arial" w:cs="Arial"/>
      <w:szCs w:val="24"/>
      <w:lang w:val="fr-FR" w:eastAsia="fr-FR" w:bidi="ar-SA"/>
    </w:rPr>
  </w:style>
  <w:style w:type="paragraph" w:styleId="Paragraphedeliste">
    <w:name w:val="List Paragraph"/>
    <w:basedOn w:val="Normal"/>
    <w:uiPriority w:val="72"/>
    <w:rsid w:val="00FB66CC"/>
    <w:pPr>
      <w:ind w:left="720"/>
      <w:contextualSpacing/>
    </w:pPr>
  </w:style>
  <w:style w:type="paragraph" w:customStyle="1" w:styleId="Questions">
    <w:name w:val="Questions"/>
    <w:basedOn w:val="Paragraphedeliste"/>
    <w:qFormat/>
    <w:rsid w:val="003C6283"/>
    <w:pPr>
      <w:numPr>
        <w:numId w:val="4"/>
      </w:numPr>
      <w:ind w:left="567" w:hanging="567"/>
    </w:pPr>
    <w:rPr>
      <w:i/>
    </w:rPr>
  </w:style>
  <w:style w:type="paragraph" w:styleId="Titre">
    <w:name w:val="Title"/>
    <w:basedOn w:val="Normal"/>
    <w:next w:val="Normal"/>
    <w:link w:val="TitreCar"/>
    <w:rsid w:val="003C628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3C62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rsid w:val="003C62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ous-titreCar">
    <w:name w:val="Sous-titre Car"/>
    <w:basedOn w:val="Policepardfaut"/>
    <w:link w:val="Sous-titre"/>
    <w:rsid w:val="003C62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Grille">
    <w:name w:val="Table Grid"/>
    <w:basedOn w:val="TableauNormal"/>
    <w:rsid w:val="005671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oleObject" Target="embeddings/oleObject1.bin"/><Relationship Id="rId3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rems7881:Documents:lycee_jules_ferry:20%20-%20SSI:TRAVAIL:charte_ssi_v2.dotx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charte_ssi_v2.dotx</Template>
  <TotalTime>5</TotalTime>
  <Pages>1</Pages>
  <Words>24</Words>
  <Characters>135</Characters>
  <Application>Microsoft Macintosh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158</CharactersWithSpaces>
  <SharedDoc>false</SharedDoc>
  <HLinks>
    <vt:vector size="6" baseType="variant">
      <vt:variant>
        <vt:i4>3539018</vt:i4>
      </vt:variant>
      <vt:variant>
        <vt:i4>-1</vt:i4>
      </vt:variant>
      <vt:variant>
        <vt:i4>1590</vt:i4>
      </vt:variant>
      <vt:variant>
        <vt:i4>1</vt:i4>
      </vt:variant>
      <vt:variant>
        <vt:lpwstr>http://upload.wikimedia.org/wikipedia/commons/e/eb/Diagramme_FAST-2.jpg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STAVRAKAS Rémi</dc:creator>
  <cp:keywords/>
  <cp:lastModifiedBy>STAVRAKAS Rémi</cp:lastModifiedBy>
  <cp:revision>2</cp:revision>
  <cp:lastPrinted>2013-06-18T06:26:00Z</cp:lastPrinted>
  <dcterms:created xsi:type="dcterms:W3CDTF">2014-11-10T16:24:00Z</dcterms:created>
  <dcterms:modified xsi:type="dcterms:W3CDTF">2014-11-10T16:31:00Z</dcterms:modified>
</cp:coreProperties>
</file>