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Default Extension="gif" ContentType="image/gif"/>
  <Default Extension="wdp" ContentType="image/vnd.ms-photo"/>
  <Default Extension="png" ContentType="image/png"/>
  <Default Extension="bin" ContentType="application/vnd.openxmlformats-officedocument.oleObjec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227"/>
        <w:gridCol w:w="4126"/>
        <w:gridCol w:w="1985"/>
        <w:gridCol w:w="3260"/>
      </w:tblGrid>
      <w:tr w:rsidR="00E9550F" w14:paraId="192CD887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0D3689BA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Noms :</w:t>
            </w:r>
          </w:p>
        </w:tc>
        <w:tc>
          <w:tcPr>
            <w:tcW w:w="4126" w:type="dxa"/>
            <w:tcBorders>
              <w:top w:val="nil"/>
              <w:left w:val="nil"/>
              <w:right w:val="nil"/>
            </w:tcBorders>
          </w:tcPr>
          <w:p w14:paraId="004E604B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59D0C7CE" w14:textId="77777777" w:rsidR="00E9550F" w:rsidRDefault="00E9550F" w:rsidP="00ED37D6"/>
        </w:tc>
        <w:tc>
          <w:tcPr>
            <w:tcW w:w="3260" w:type="dxa"/>
            <w:vMerge w:val="restart"/>
            <w:vAlign w:val="center"/>
          </w:tcPr>
          <w:p w14:paraId="398E0A45" w14:textId="08067A51" w:rsidR="00E9550F" w:rsidRDefault="00494E1E" w:rsidP="00E9550F">
            <w:pPr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 wp14:anchorId="7B8F230E" wp14:editId="3D40C1AD">
                  <wp:extent cx="1849755" cy="1403350"/>
                  <wp:effectExtent l="0" t="0" r="4445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75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50F" w14:paraId="0E632FC6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687B7640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Prénoms :</w:t>
            </w:r>
          </w:p>
        </w:tc>
        <w:tc>
          <w:tcPr>
            <w:tcW w:w="4126" w:type="dxa"/>
            <w:tcBorders>
              <w:left w:val="nil"/>
              <w:right w:val="nil"/>
            </w:tcBorders>
          </w:tcPr>
          <w:p w14:paraId="637472D4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05661958" w14:textId="77777777" w:rsidR="00E9550F" w:rsidRDefault="00E9550F" w:rsidP="00ED37D6"/>
        </w:tc>
        <w:tc>
          <w:tcPr>
            <w:tcW w:w="3260" w:type="dxa"/>
            <w:vMerge/>
          </w:tcPr>
          <w:p w14:paraId="38E6EEC8" w14:textId="77777777" w:rsidR="00E9550F" w:rsidRDefault="00E9550F" w:rsidP="00ED37D6"/>
        </w:tc>
      </w:tr>
      <w:tr w:rsidR="00E9550F" w14:paraId="4A031774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0E2C6C7D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Classe :</w:t>
            </w:r>
          </w:p>
        </w:tc>
        <w:tc>
          <w:tcPr>
            <w:tcW w:w="4126" w:type="dxa"/>
            <w:tcBorders>
              <w:left w:val="nil"/>
              <w:right w:val="nil"/>
            </w:tcBorders>
          </w:tcPr>
          <w:p w14:paraId="594ABBAB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230E7B2B" w14:textId="77777777" w:rsidR="00E9550F" w:rsidRDefault="00E9550F" w:rsidP="00ED37D6"/>
        </w:tc>
        <w:tc>
          <w:tcPr>
            <w:tcW w:w="3260" w:type="dxa"/>
            <w:vMerge/>
          </w:tcPr>
          <w:p w14:paraId="7D97F79C" w14:textId="77777777" w:rsidR="00E9550F" w:rsidRDefault="00E9550F" w:rsidP="00ED37D6"/>
        </w:tc>
      </w:tr>
      <w:tr w:rsidR="00E9550F" w14:paraId="29F38BA1" w14:textId="77777777" w:rsidTr="00494E1E">
        <w:tc>
          <w:tcPr>
            <w:tcW w:w="1227" w:type="dxa"/>
            <w:tcBorders>
              <w:top w:val="nil"/>
              <w:left w:val="nil"/>
              <w:bottom w:val="nil"/>
              <w:right w:val="nil"/>
            </w:tcBorders>
          </w:tcPr>
          <w:p w14:paraId="73A799AD" w14:textId="77777777" w:rsidR="00E9550F" w:rsidRPr="004F4854" w:rsidRDefault="00E9550F" w:rsidP="00ED37D6">
            <w:pPr>
              <w:rPr>
                <w:b/>
              </w:rPr>
            </w:pPr>
            <w:r w:rsidRPr="004F4854">
              <w:rPr>
                <w:b/>
              </w:rPr>
              <w:t>Date :</w:t>
            </w:r>
          </w:p>
        </w:tc>
        <w:tc>
          <w:tcPr>
            <w:tcW w:w="4126" w:type="dxa"/>
            <w:tcBorders>
              <w:left w:val="nil"/>
              <w:right w:val="nil"/>
            </w:tcBorders>
          </w:tcPr>
          <w:p w14:paraId="7FBF6832" w14:textId="77777777" w:rsidR="00E9550F" w:rsidRDefault="00E9550F" w:rsidP="00ED37D6"/>
        </w:tc>
        <w:tc>
          <w:tcPr>
            <w:tcW w:w="1985" w:type="dxa"/>
            <w:tcBorders>
              <w:top w:val="nil"/>
              <w:left w:val="nil"/>
              <w:bottom w:val="nil"/>
            </w:tcBorders>
          </w:tcPr>
          <w:p w14:paraId="6D0D4B29" w14:textId="77777777" w:rsidR="00E9550F" w:rsidRDefault="00E9550F" w:rsidP="00ED37D6"/>
        </w:tc>
        <w:tc>
          <w:tcPr>
            <w:tcW w:w="3260" w:type="dxa"/>
            <w:vMerge/>
          </w:tcPr>
          <w:p w14:paraId="32094D9F" w14:textId="77777777" w:rsidR="00E9550F" w:rsidRDefault="00E9550F" w:rsidP="00ED37D6"/>
        </w:tc>
      </w:tr>
      <w:tr w:rsidR="00E9550F" w14:paraId="701B85E1" w14:textId="77777777" w:rsidTr="00494E1E">
        <w:trPr>
          <w:trHeight w:val="907"/>
        </w:trPr>
        <w:tc>
          <w:tcPr>
            <w:tcW w:w="7338" w:type="dxa"/>
            <w:gridSpan w:val="3"/>
            <w:tcBorders>
              <w:top w:val="nil"/>
              <w:left w:val="nil"/>
              <w:bottom w:val="nil"/>
            </w:tcBorders>
          </w:tcPr>
          <w:p w14:paraId="7F40622C" w14:textId="519C4E66" w:rsidR="00E9550F" w:rsidRDefault="00E9550F" w:rsidP="00ED37D6">
            <w:r>
              <w:rPr>
                <w:noProof/>
                <w:lang w:eastAsia="fr-FR"/>
              </w:rPr>
              <mc:AlternateContent>
                <mc:Choice Requires="wpg">
                  <w:drawing>
                    <wp:anchor distT="0" distB="0" distL="114300" distR="114300" simplePos="0" relativeHeight="251595776" behindDoc="0" locked="0" layoutInCell="0" allowOverlap="1" wp14:anchorId="1E7FFDF6" wp14:editId="29DBFBF7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141605</wp:posOffset>
                      </wp:positionV>
                      <wp:extent cx="2819400" cy="596900"/>
                      <wp:effectExtent l="0" t="0" r="25400" b="3810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19400" cy="596900"/>
                                <a:chOff x="3460" y="8540"/>
                                <a:chExt cx="4440" cy="940"/>
                              </a:xfrm>
                            </wpg:grpSpPr>
                            <wps:wsp>
                              <wps:cNvPr id="2" name="AutoShap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60" y="8540"/>
                                  <a:ext cx="4440" cy="940"/>
                                </a:xfrm>
                                <a:prstGeom prst="flowChartAlternateProcess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blurRad="63500" dist="107763" dir="2700000" algn="ctr" rotWithShape="0">
                                          <a:srgbClr val="000000">
                                            <a:alpha val="74998"/>
                                          </a:srgb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" name="Text Box 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280" y="8720"/>
                                  <a:ext cx="2680" cy="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F3E89BB" w14:textId="77777777" w:rsidR="00E643C5" w:rsidRDefault="00E643C5" w:rsidP="00E9550F">
                                    <w:pPr>
                                      <w:rPr>
                                        <w:b/>
                                        <w:sz w:val="36"/>
                                      </w:rPr>
                                    </w:pPr>
                                    <w:r>
                                      <w:rPr>
                                        <w:b/>
                                        <w:sz w:val="36"/>
                                      </w:rPr>
                                      <w:t>Note :        /20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2" o:spid="_x0000_s1026" style="position:absolute;left:0;text-align:left;margin-left:25.75pt;margin-top:11.15pt;width:222pt;height:47pt;z-index:251595776" coordorigin="3460,8540" coordsize="4440,94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" o:allowincell="f">
                      <v:shapetype id="_x0000_t176" coordsize="21600,21600" o:spt="176" adj="2700" path="m@0,0qx0@0l0@2qy@0,21600l@1,21600qx21600@2l21600@0qy@1,0xe">
                        <v:stroke joinstyle="miter"/>
                        <v:formulas>
                          <v:f eqn="val #0"/>
                          <v:f eqn="sum width 0 #0"/>
                          <v:f eqn="sum height 0 #0"/>
                          <v:f eqn="prod @0 2929 10000"/>
                          <v:f eqn="sum width 0 @3"/>
                          <v:f eqn="sum height 0 @3"/>
                          <v:f eqn="val width"/>
                          <v:f eqn="val height"/>
                          <v:f eqn="prod width 1 2"/>
                          <v:f eqn="prod height 1 2"/>
                        </v:formulas>
                        <v:path gradientshapeok="t" limo="10800,10800" o:connecttype="custom" o:connectlocs="@8,0;0,@9;@8,@7;@6,@9" textboxrect="@3,@3,@4,@5"/>
                      </v:shapetype>
                      <v:shape id="AutoShape 3" o:spid="_x0000_s1027" type="#_x0000_t176" style="position:absolute;left:3460;top:8540;width:4440;height:9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msNjxAAA&#10;ANoAAAAPAAAAZHJzL2Rvd25yZXYueG1sRI9BawIxFITvhf6H8ApeSs12wSJboyyFsipS1Hrw+Ni8&#10;bpZuXpYk6vrvjVDocZiZb5jZYrCdOJMPrWMFr+MMBHHtdMuNgsP358sURIjIGjvHpOBKARbzx4cZ&#10;FtpdeEfnfWxEgnAoUIGJsS+kDLUhi2HseuLk/ThvMSbpG6k9XhLcdjLPsjdpseW0YLCnD0P17/5k&#10;FTznbW2/qs2kWlWh2palXx+NV2r0NJTvICIN8T/8115qBTncr6QbIOc3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JrDY8QAAADaAAAADwAAAAAAAAAAAAAAAACXAgAAZHJzL2Rv&#10;d25yZXYueG1sUEsFBgAAAAAEAAQA9QAAAIgDAAAAAA==&#10;" strokeweight="1.5pt">
                        <v:shadow opacity="49150f" offset="6pt,6pt"/>
                      </v:shape>
                      <v:shapetype id="_x0000_t202" coordsize="21600,21600" o:spt="202" path="m0,0l0,21600,21600,21600,21600,0xe">
                        <v:stroke joinstyle="miter"/>
                        <v:path gradientshapeok="t" o:connecttype="rect"/>
                      </v:shapetype>
                      <v:shape id="Text Box 4" o:spid="_x0000_s1028" type="#_x0000_t202" style="position:absolute;left:4280;top:8720;width:2680;height:5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3wizwwAA&#10;ANoAAAAPAAAAZHJzL2Rvd25yZXYueG1sRI9Ba8JAFITvBf/D8oTedNfWlhqzkaIInixNW8HbI/tM&#10;gtm3Ibua9N93BaHHYWa+YdLVYBtxpc7XjjXMpgoEceFMzaWG76/t5A2ED8gGG8ek4Zc8rLLRQ4qJ&#10;cT1/0jUPpYgQ9glqqEJoEyl9UZFFP3UtcfROrrMYouxKaTrsI9w28kmpV2mx5rhQYUvriopzfrEa&#10;fvan42GuPsqNfWl7NyjJdiG1fhwP70sQgYbwH763d0bDM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V3wizwwAAANoAAAAPAAAAAAAAAAAAAAAAAJcCAABkcnMvZG93&#10;bnJldi54bWxQSwUGAAAAAAQABAD1AAAAhwMAAAAA&#10;" filled="f" stroked="f">
                        <v:textbox>
                          <w:txbxContent>
                            <w:p w14:paraId="2F3E89BB" w14:textId="77777777" w:rsidR="00E643C5" w:rsidRDefault="00E643C5" w:rsidP="00E9550F">
                              <w:pPr>
                                <w:rPr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b/>
                                  <w:sz w:val="36"/>
                                </w:rPr>
                                <w:t>Note :        /20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64032526" w14:textId="77777777" w:rsidR="00E9550F" w:rsidRDefault="00E9550F" w:rsidP="00ED37D6"/>
          <w:p w14:paraId="67B503AF" w14:textId="77777777" w:rsidR="00E9550F" w:rsidRDefault="00E9550F" w:rsidP="00ED37D6"/>
          <w:p w14:paraId="265B4B75" w14:textId="0FDAA298" w:rsidR="00E9550F" w:rsidRDefault="00E9550F" w:rsidP="00ED37D6"/>
        </w:tc>
        <w:tc>
          <w:tcPr>
            <w:tcW w:w="3260" w:type="dxa"/>
            <w:vMerge/>
          </w:tcPr>
          <w:p w14:paraId="176A9D26" w14:textId="77777777" w:rsidR="00E9550F" w:rsidRDefault="00E9550F" w:rsidP="00ED37D6"/>
        </w:tc>
      </w:tr>
    </w:tbl>
    <w:p w14:paraId="13CC9B1C" w14:textId="77777777" w:rsidR="00E9550F" w:rsidRPr="001D2B16" w:rsidRDefault="00E9550F" w:rsidP="00E9550F">
      <w:pPr>
        <w:rPr>
          <w:sz w:val="16"/>
          <w:szCs w:val="16"/>
        </w:rPr>
      </w:pPr>
    </w:p>
    <w:p w14:paraId="2B673FE3" w14:textId="77777777" w:rsidR="00E9550F" w:rsidRPr="00AE40C6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 w:rsidRPr="00AE40C6">
        <w:rPr>
          <w:b/>
          <w:color w:val="0000FF"/>
          <w:sz w:val="28"/>
          <w:szCs w:val="28"/>
        </w:rPr>
        <w:t>Problématique</w:t>
      </w:r>
    </w:p>
    <w:p w14:paraId="330AC294" w14:textId="77777777" w:rsidR="00E9550F" w:rsidRPr="004E19EE" w:rsidRDefault="00E9550F" w:rsidP="00E9550F"/>
    <w:p w14:paraId="3ED77CCF" w14:textId="7FDD893B" w:rsidR="00E9550F" w:rsidRDefault="00E9550F" w:rsidP="00E9550F">
      <w:r w:rsidRPr="00394EED">
        <w:t xml:space="preserve">Le système étudié est un </w:t>
      </w:r>
      <w:r w:rsidR="00494E1E">
        <w:t>destructeur d’aiguille</w:t>
      </w:r>
      <w:r>
        <w:t xml:space="preserve"> électrique utilisé dans le milieu médical.</w:t>
      </w:r>
    </w:p>
    <w:p w14:paraId="6BDBF141" w14:textId="5B199632" w:rsidR="00E9550F" w:rsidRPr="00394EED" w:rsidRDefault="00E9550F" w:rsidP="00E9550F">
      <w:r w:rsidRPr="00394EED">
        <w:t>L’objectif de ce TP est de comprendre comment fonctionne ce mécanisme et d’analyser comment est transmis le mouvement du moteur électrique jusqu’</w:t>
      </w:r>
      <w:r w:rsidR="00494E1E">
        <w:t>à la lame.</w:t>
      </w:r>
    </w:p>
    <w:p w14:paraId="6FC34591" w14:textId="77777777" w:rsidR="00E9550F" w:rsidRDefault="00E9550F" w:rsidP="00E9550F"/>
    <w:p w14:paraId="3150CEBA" w14:textId="77777777" w:rsidR="00E9550F" w:rsidRPr="00FA192A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 w:rsidRPr="00FA192A">
        <w:rPr>
          <w:b/>
          <w:color w:val="0000FF"/>
          <w:sz w:val="28"/>
          <w:szCs w:val="28"/>
        </w:rPr>
        <w:t>Critères d’évaluation et barème</w:t>
      </w:r>
    </w:p>
    <w:p w14:paraId="04178393" w14:textId="77777777" w:rsidR="00E9550F" w:rsidRDefault="00E9550F" w:rsidP="00E9550F"/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41"/>
        <w:gridCol w:w="786"/>
      </w:tblGrid>
      <w:tr w:rsidR="00E9550F" w:rsidRPr="004F4854" w14:paraId="691E909D" w14:textId="77777777" w:rsidTr="00E9550F">
        <w:trPr>
          <w:trHeight w:val="272"/>
        </w:trPr>
        <w:tc>
          <w:tcPr>
            <w:tcW w:w="9541" w:type="dxa"/>
          </w:tcPr>
          <w:p w14:paraId="151F5541" w14:textId="77777777" w:rsidR="00E9550F" w:rsidRPr="004F4854" w:rsidRDefault="00E9550F" w:rsidP="00ED37D6">
            <w:r w:rsidRPr="004F4854">
              <w:rPr>
                <w:sz w:val="22"/>
              </w:rPr>
              <w:t>Autonomie et quantité de travail</w:t>
            </w:r>
          </w:p>
        </w:tc>
        <w:tc>
          <w:tcPr>
            <w:tcW w:w="786" w:type="dxa"/>
          </w:tcPr>
          <w:p w14:paraId="6E165097" w14:textId="77777777" w:rsidR="00E9550F" w:rsidRPr="004F4854" w:rsidRDefault="00E9550F" w:rsidP="00ED37D6">
            <w:pPr>
              <w:jc w:val="right"/>
            </w:pPr>
            <w:r w:rsidRPr="004F4854">
              <w:rPr>
                <w:sz w:val="22"/>
              </w:rPr>
              <w:t>/3</w:t>
            </w:r>
          </w:p>
        </w:tc>
      </w:tr>
      <w:tr w:rsidR="00E9550F" w:rsidRPr="004F4854" w14:paraId="49F094E0" w14:textId="77777777" w:rsidTr="00E9550F">
        <w:trPr>
          <w:trHeight w:val="272"/>
        </w:trPr>
        <w:tc>
          <w:tcPr>
            <w:tcW w:w="9541" w:type="dxa"/>
          </w:tcPr>
          <w:p w14:paraId="549EB645" w14:textId="77777777" w:rsidR="00E9550F" w:rsidRPr="004F4854" w:rsidRDefault="00E9550F" w:rsidP="00ED37D6">
            <w:r w:rsidRPr="004F4854">
              <w:rPr>
                <w:sz w:val="22"/>
              </w:rPr>
              <w:t>Maîtrise orale du sujet</w:t>
            </w:r>
          </w:p>
        </w:tc>
        <w:tc>
          <w:tcPr>
            <w:tcW w:w="786" w:type="dxa"/>
          </w:tcPr>
          <w:p w14:paraId="67C349BC" w14:textId="77777777" w:rsidR="00E9550F" w:rsidRPr="004F4854" w:rsidRDefault="00E9550F" w:rsidP="00ED37D6">
            <w:pPr>
              <w:jc w:val="right"/>
            </w:pPr>
            <w:r w:rsidRPr="004F4854">
              <w:rPr>
                <w:sz w:val="22"/>
              </w:rPr>
              <w:t>/2</w:t>
            </w:r>
          </w:p>
        </w:tc>
      </w:tr>
    </w:tbl>
    <w:p w14:paraId="2D8C3E93" w14:textId="77777777" w:rsidR="00E9550F" w:rsidRPr="00672E2C" w:rsidRDefault="00E9550F" w:rsidP="00E9550F">
      <w:pPr>
        <w:rPr>
          <w:sz w:val="16"/>
          <w:szCs w:val="16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537"/>
        <w:gridCol w:w="790"/>
      </w:tblGrid>
      <w:tr w:rsidR="00E9550F" w:rsidRPr="004F4854" w14:paraId="692917D2" w14:textId="77777777" w:rsidTr="00E9550F">
        <w:trPr>
          <w:trHeight w:val="263"/>
        </w:trPr>
        <w:tc>
          <w:tcPr>
            <w:tcW w:w="9537" w:type="dxa"/>
          </w:tcPr>
          <w:p w14:paraId="5E22C743" w14:textId="645E0986" w:rsidR="00E9550F" w:rsidRPr="004F4854" w:rsidRDefault="00E9550F" w:rsidP="00ED37D6">
            <w:r>
              <w:rPr>
                <w:sz w:val="22"/>
              </w:rPr>
              <w:t>Q1 : Classes d’équivalence cinématique</w:t>
            </w:r>
          </w:p>
        </w:tc>
        <w:tc>
          <w:tcPr>
            <w:tcW w:w="790" w:type="dxa"/>
          </w:tcPr>
          <w:p w14:paraId="77433A86" w14:textId="4606C1C7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11302">
              <w:rPr>
                <w:sz w:val="22"/>
              </w:rPr>
              <w:t>3</w:t>
            </w:r>
          </w:p>
        </w:tc>
      </w:tr>
      <w:tr w:rsidR="00E9550F" w:rsidRPr="004F4854" w14:paraId="74436909" w14:textId="77777777" w:rsidTr="00E9550F">
        <w:trPr>
          <w:trHeight w:val="263"/>
        </w:trPr>
        <w:tc>
          <w:tcPr>
            <w:tcW w:w="9537" w:type="dxa"/>
          </w:tcPr>
          <w:p w14:paraId="6883B7EA" w14:textId="055B474E" w:rsidR="00E9550F" w:rsidRPr="004F4854" w:rsidRDefault="00E9550F" w:rsidP="00ED37D6">
            <w:r>
              <w:rPr>
                <w:sz w:val="22"/>
              </w:rPr>
              <w:t>Q2 et Q3 : Graphe des liaisons et identification des liaisons</w:t>
            </w:r>
          </w:p>
        </w:tc>
        <w:tc>
          <w:tcPr>
            <w:tcW w:w="790" w:type="dxa"/>
          </w:tcPr>
          <w:p w14:paraId="20338A0A" w14:textId="23BF66C5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11302">
              <w:rPr>
                <w:sz w:val="22"/>
              </w:rPr>
              <w:t>3</w:t>
            </w:r>
          </w:p>
        </w:tc>
      </w:tr>
      <w:tr w:rsidR="00E9550F" w:rsidRPr="004F4854" w14:paraId="195B1B16" w14:textId="77777777" w:rsidTr="00E9550F">
        <w:trPr>
          <w:trHeight w:val="263"/>
        </w:trPr>
        <w:tc>
          <w:tcPr>
            <w:tcW w:w="9537" w:type="dxa"/>
          </w:tcPr>
          <w:p w14:paraId="59218271" w14:textId="212086A3" w:rsidR="00E9550F" w:rsidRPr="004F4854" w:rsidRDefault="00E9550F" w:rsidP="00ED37D6">
            <w:r>
              <w:rPr>
                <w:sz w:val="22"/>
              </w:rPr>
              <w:t>Q4 : Schéma cinématique en perspective</w:t>
            </w:r>
          </w:p>
        </w:tc>
        <w:tc>
          <w:tcPr>
            <w:tcW w:w="790" w:type="dxa"/>
          </w:tcPr>
          <w:p w14:paraId="759612C6" w14:textId="434C61D1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11302">
              <w:rPr>
                <w:sz w:val="22"/>
              </w:rPr>
              <w:t>5</w:t>
            </w:r>
          </w:p>
        </w:tc>
      </w:tr>
      <w:tr w:rsidR="00E9550F" w:rsidRPr="004F4854" w14:paraId="033594DA" w14:textId="77777777" w:rsidTr="00E9550F">
        <w:trPr>
          <w:trHeight w:val="263"/>
        </w:trPr>
        <w:tc>
          <w:tcPr>
            <w:tcW w:w="9537" w:type="dxa"/>
          </w:tcPr>
          <w:p w14:paraId="572AD6DC" w14:textId="7A70A73F" w:rsidR="00E9550F" w:rsidRPr="004F4854" w:rsidRDefault="00E9550F" w:rsidP="00ED37D6">
            <w:r>
              <w:rPr>
                <w:sz w:val="22"/>
              </w:rPr>
              <w:t>Q5 : Schéma cinématique plan</w:t>
            </w:r>
          </w:p>
        </w:tc>
        <w:tc>
          <w:tcPr>
            <w:tcW w:w="790" w:type="dxa"/>
          </w:tcPr>
          <w:p w14:paraId="218194C9" w14:textId="5E680C34" w:rsidR="00E9550F" w:rsidRPr="004F4854" w:rsidRDefault="00E9550F" w:rsidP="00ED37D6">
            <w:pPr>
              <w:jc w:val="right"/>
            </w:pPr>
            <w:r>
              <w:rPr>
                <w:sz w:val="22"/>
              </w:rPr>
              <w:t>/</w:t>
            </w:r>
            <w:r w:rsidR="004A6E0C">
              <w:rPr>
                <w:sz w:val="22"/>
              </w:rPr>
              <w:t>4</w:t>
            </w:r>
          </w:p>
        </w:tc>
      </w:tr>
    </w:tbl>
    <w:p w14:paraId="399C1AA8" w14:textId="77777777" w:rsidR="00E9550F" w:rsidRDefault="00E9550F" w:rsidP="00E9550F"/>
    <w:p w14:paraId="34B75FFF" w14:textId="77777777" w:rsidR="00E9550F" w:rsidRPr="00FA192A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>
        <w:rPr>
          <w:b/>
          <w:color w:val="0000FF"/>
          <w:sz w:val="28"/>
          <w:szCs w:val="28"/>
        </w:rPr>
        <w:t>Matériel nécessaire</w:t>
      </w:r>
    </w:p>
    <w:p w14:paraId="79EA969F" w14:textId="77777777" w:rsidR="00E9550F" w:rsidRPr="00900026" w:rsidRDefault="00E9550F" w:rsidP="00E9550F">
      <w:pPr>
        <w:rPr>
          <w:sz w:val="22"/>
        </w:rPr>
      </w:pPr>
    </w:p>
    <w:p w14:paraId="37A13B90" w14:textId="77777777" w:rsidR="00E9550F" w:rsidRPr="00900026" w:rsidRDefault="00E9550F" w:rsidP="00E9550F">
      <w:pPr>
        <w:numPr>
          <w:ilvl w:val="0"/>
          <w:numId w:val="19"/>
        </w:numPr>
        <w:ind w:right="-157"/>
        <w:jc w:val="left"/>
        <w:rPr>
          <w:sz w:val="22"/>
        </w:rPr>
      </w:pPr>
      <w:r w:rsidRPr="00900026">
        <w:rPr>
          <w:sz w:val="22"/>
        </w:rPr>
        <w:t>Poste i</w:t>
      </w:r>
      <w:r>
        <w:rPr>
          <w:sz w:val="22"/>
        </w:rPr>
        <w:t xml:space="preserve">nformatique </w:t>
      </w:r>
      <w:proofErr w:type="gramStart"/>
      <w:r>
        <w:rPr>
          <w:sz w:val="22"/>
        </w:rPr>
        <w:t>équipé</w:t>
      </w:r>
      <w:proofErr w:type="gramEnd"/>
      <w:r>
        <w:rPr>
          <w:sz w:val="22"/>
        </w:rPr>
        <w:t xml:space="preserve"> du logiciel SOLIDWORKS</w:t>
      </w:r>
      <w:r w:rsidRPr="00900026">
        <w:rPr>
          <w:sz w:val="22"/>
        </w:rPr>
        <w:t>.</w:t>
      </w:r>
    </w:p>
    <w:p w14:paraId="3F76C912" w14:textId="77777777" w:rsidR="00E9550F" w:rsidRPr="00900026" w:rsidRDefault="00E9550F" w:rsidP="00E9550F">
      <w:pPr>
        <w:numPr>
          <w:ilvl w:val="0"/>
          <w:numId w:val="19"/>
        </w:numPr>
        <w:ind w:right="-157"/>
        <w:jc w:val="left"/>
        <w:rPr>
          <w:sz w:val="22"/>
        </w:rPr>
      </w:pPr>
      <w:r>
        <w:rPr>
          <w:sz w:val="22"/>
        </w:rPr>
        <w:t>Notice d’utilisation de SOLIDWORKS</w:t>
      </w:r>
      <w:r w:rsidRPr="00900026">
        <w:rPr>
          <w:sz w:val="22"/>
        </w:rPr>
        <w:t>.</w:t>
      </w:r>
    </w:p>
    <w:p w14:paraId="4B0C9580" w14:textId="0E291C6F" w:rsidR="00E9550F" w:rsidRPr="00900026" w:rsidRDefault="00E13F92" w:rsidP="00E9550F">
      <w:pPr>
        <w:numPr>
          <w:ilvl w:val="0"/>
          <w:numId w:val="19"/>
        </w:numPr>
        <w:ind w:right="-157"/>
        <w:jc w:val="left"/>
        <w:rPr>
          <w:i/>
          <w:sz w:val="22"/>
        </w:rPr>
      </w:pPr>
      <w:r>
        <w:rPr>
          <w:sz w:val="22"/>
        </w:rPr>
        <w:t>Destructeur d’aiguille (sous-ensemble)</w:t>
      </w:r>
    </w:p>
    <w:p w14:paraId="3CD020CC" w14:textId="77777777" w:rsidR="00E9550F" w:rsidRDefault="00E9550F" w:rsidP="00E9550F"/>
    <w:p w14:paraId="17870F06" w14:textId="77777777" w:rsidR="00E9550F" w:rsidRPr="00FA192A" w:rsidRDefault="00E9550F" w:rsidP="00E9550F">
      <w:pPr>
        <w:shd w:val="clear" w:color="auto" w:fill="FFCC00"/>
        <w:tabs>
          <w:tab w:val="left" w:pos="4872"/>
        </w:tabs>
        <w:autoSpaceDE w:val="0"/>
        <w:autoSpaceDN w:val="0"/>
        <w:adjustRightInd w:val="0"/>
        <w:rPr>
          <w:b/>
          <w:color w:val="0000FF"/>
          <w:sz w:val="28"/>
          <w:szCs w:val="28"/>
        </w:rPr>
      </w:pPr>
      <w:r w:rsidRPr="00FA192A">
        <w:rPr>
          <w:b/>
          <w:color w:val="0000FF"/>
          <w:sz w:val="28"/>
          <w:szCs w:val="28"/>
        </w:rPr>
        <w:t>Chaîne fonctionnelle</w:t>
      </w:r>
      <w:r>
        <w:rPr>
          <w:b/>
          <w:color w:val="0000FF"/>
          <w:sz w:val="28"/>
          <w:szCs w:val="28"/>
        </w:rPr>
        <w:t xml:space="preserve"> – Fonctions étudiées : CONVERTIR, TRANSMETTRE, AGIR</w:t>
      </w:r>
    </w:p>
    <w:p w14:paraId="335815A6" w14:textId="77777777" w:rsidR="00E9550F" w:rsidRPr="00672E2C" w:rsidRDefault="00E9550F" w:rsidP="00E9550F">
      <w:pPr>
        <w:rPr>
          <w:sz w:val="16"/>
          <w:szCs w:val="16"/>
        </w:rPr>
      </w:pPr>
    </w:p>
    <w:p w14:paraId="364F6A4D" w14:textId="47A32003" w:rsidR="00E9550F" w:rsidRDefault="00E9550F" w:rsidP="00E9550F">
      <w:pPr>
        <w:jc w:val="center"/>
      </w:pPr>
      <w:r>
        <w:rPr>
          <w:noProof/>
          <w:lang w:eastAsia="fr-FR"/>
        </w:rPr>
        <mc:AlternateContent>
          <mc:Choice Requires="wpg">
            <w:drawing>
              <wp:inline distT="0" distB="0" distL="0" distR="0" wp14:anchorId="0F92FD4C" wp14:editId="775E0752">
                <wp:extent cx="4279900" cy="1943100"/>
                <wp:effectExtent l="0" t="0" r="12700" b="12700"/>
                <wp:docPr id="71" name="Grouper 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9900" cy="1943100"/>
                          <a:chOff x="0" y="0"/>
                          <a:chExt cx="4279900" cy="1943100"/>
                        </a:xfrm>
                      </wpg:grpSpPr>
                      <pic:pic xmlns:pic="http://schemas.openxmlformats.org/drawingml/2006/picture">
                        <pic:nvPicPr>
                          <pic:cNvPr id="4" name="Image 3" descr="Chaîne fonctionnelle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2000"/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1954530" y="1118235"/>
                            <a:ext cx="564515" cy="23050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8E6BDC" w14:textId="77777777" w:rsidR="00E643C5" w:rsidRPr="003C03D1" w:rsidRDefault="00E643C5" w:rsidP="00E9550F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3C03D1">
                                <w:rPr>
                                  <w:b/>
                                  <w:sz w:val="16"/>
                                  <w:szCs w:val="16"/>
                                </w:rPr>
                                <w:t>CONVERTIR</w:t>
                              </w:r>
                            </w:p>
                          </w:txbxContent>
                        </wps:txbx>
                        <wps:bodyPr rot="0" vert="horz" wrap="square" lIns="18000" tIns="36000" rIns="18000" bIns="10800" anchor="t" anchorCtr="0" upright="1">
                          <a:noAutofit/>
                        </wps:bodyPr>
                      </wps:wsp>
                      <wps:wsp>
                        <wps:cNvPr id="29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738120" y="1118235"/>
                            <a:ext cx="688340" cy="23050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F6A7C1" w14:textId="77777777" w:rsidR="00E643C5" w:rsidRPr="003C03D1" w:rsidRDefault="00E643C5" w:rsidP="00E9550F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 w:rsidRPr="003C03D1">
                                <w:rPr>
                                  <w:b/>
                                  <w:sz w:val="16"/>
                                  <w:szCs w:val="16"/>
                                </w:rPr>
                                <w:t>TRANSMETTRE</w:t>
                              </w:r>
                            </w:p>
                          </w:txbxContent>
                        </wps:txbx>
                        <wps:bodyPr rot="0" vert="horz" wrap="square" lIns="18000" tIns="36000" rIns="18000" bIns="10800" anchor="t" anchorCtr="0" upright="1">
                          <a:noAutofit/>
                        </wps:bodyPr>
                      </wps:wsp>
                      <wps:wsp>
                        <wps:cNvPr id="31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3659505" y="788670"/>
                            <a:ext cx="347980" cy="904875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92C759" w14:textId="77777777" w:rsidR="00E643C5" w:rsidRPr="003C03D1" w:rsidRDefault="00E643C5" w:rsidP="00E9550F">
                              <w:pPr>
                                <w:jc w:val="center"/>
                                <w:rPr>
                                  <w:b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AGIR</w:t>
                              </w:r>
                            </w:p>
                          </w:txbxContent>
                        </wps:txbx>
                        <wps:bodyPr rot="0" vert="horz" wrap="square" lIns="18000" tIns="360000" rIns="18000" bIns="1080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er 71" o:spid="_x0000_s1029" style="width:337pt;height:153pt;mso-position-horizontal-relative:char;mso-position-vertical-relative:line" coordsize="4279900,1943100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" o:spid="_x0000_s1030" type="#_x0000_t75" alt="Chaîne fonctionnelle" style="position:absolute;width:4279900;height:19431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NBH&#10;opLDAAAA2gAAAA8AAABkcnMvZG93bnJldi54bWxEj0FrAjEUhO+F/ofwCt5qtkVU1s1KaRGUHopb&#10;UY+PzXN36eZlSaKm/94UhB6HmfmGKZbR9OJCzneWFbyMMxDEtdUdNwp236vnOQgfkDX2lknBL3lY&#10;lo8PBebaXnlLlyo0IkHY56igDWHIpfR1Swb92A7EyTtZZzAk6RqpHV4T3PTyNcum0mDHaaHFgd5b&#10;qn+qs1Ggh9jZ2cdmH8+bWaUPX5/+eHBKjZ7i2wJEoBj+w/f2WiuYwN+VdANkeQM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0EeiksMAAADaAAAADwAAAAAAAAAAAAAAAACcAgAA&#10;ZHJzL2Rvd25yZXYueG1sUEsFBgAAAAAEAAQA9wAAAIwDAAAAAA==&#10;">
                  <v:imagedata r:id="rId11" o:title="Chaîne fonctionnelle" chromakey="white" blacklevel="-3932f"/>
                  <v:path arrowok="t"/>
                </v:shape>
                <v:shape id="Text Box 6" o:spid="_x0000_s1031" type="#_x0000_t202" style="position:absolute;left:1954530;top:1118235;width:564515;height:2305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aY/DxAAA&#10;ANoAAAAPAAAAZHJzL2Rvd25yZXYueG1sRI9Ba8JAFITvQv/D8gq9mU1bCJK6CW2p4kXBtEK9PbLP&#10;JJh9G7IbE/+9Wyh4HGbmG2aZT6YVF+pdY1nBcxSDIC6tbrhS8PO9mi9AOI+ssbVMCq7kIM8eZktM&#10;tR15T5fCVyJA2KWooPa+S6V0ZU0GXWQ74uCdbG/QB9lXUvc4Brhp5UscJ9Jgw2Ghxo4+ayrPxWAU&#10;DGe/O2yHpBgPv/waf3wd1+2uU+rpcXp/A+Fp8vfwf3ujFSTwdyXcAJnd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xGmPw8QAAADaAAAADwAAAAAAAAAAAAAAAACXAgAAZHJzL2Rv&#10;d25yZXYueG1sUEsFBgAAAAAEAAQA9QAAAIgDAAAAAA==&#10;" fillcolor="red">
                  <v:textbox inset=".5mm,1mm,.5mm,.3mm">
                    <w:txbxContent>
                      <w:p w14:paraId="158E6BDC" w14:textId="77777777" w:rsidR="00E643C5" w:rsidRPr="003C03D1" w:rsidRDefault="00E643C5" w:rsidP="00E9550F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3C03D1">
                          <w:rPr>
                            <w:b/>
                            <w:sz w:val="16"/>
                            <w:szCs w:val="16"/>
                          </w:rPr>
                          <w:t>CONVERTIR</w:t>
                        </w:r>
                      </w:p>
                    </w:txbxContent>
                  </v:textbox>
                </v:shape>
                <v:shape id="Text Box 7" o:spid="_x0000_s1032" type="#_x0000_t202" style="position:absolute;left:2738120;top:1118235;width:688340;height:23050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QeFDxAAA&#10;ANsAAAAPAAAAZHJzL2Rvd25yZXYueG1sRI9Ba8JAFITvQv/D8grezKYWxEZXacWKFwXTCvX2yL4m&#10;wezbkN2Y+O9dQfA4zMw3zHzZm0pcqHGlZQVvUQyCOLO65FzB78/3aArCeWSNlWVScCUHy8XLYI6J&#10;th0f6JL6XAQIuwQVFN7XiZQuK8igi2xNHLx/2xj0QTa51A12AW4qOY7jiTRYclgosKZVQdk5bY2C&#10;9uz3x107SbvjH7/HX+vTptrXSg1f+88ZCE+9f4Yf7a1WMP6A+5fwA+TiBg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dEHhQ8QAAADbAAAADwAAAAAAAAAAAAAAAACXAgAAZHJzL2Rv&#10;d25yZXYueG1sUEsFBgAAAAAEAAQA9QAAAIgDAAAAAA==&#10;" fillcolor="red">
                  <v:textbox inset=".5mm,1mm,.5mm,.3mm">
                    <w:txbxContent>
                      <w:p w14:paraId="54F6A7C1" w14:textId="77777777" w:rsidR="00E643C5" w:rsidRPr="003C03D1" w:rsidRDefault="00E643C5" w:rsidP="00E9550F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 w:rsidRPr="003C03D1">
                          <w:rPr>
                            <w:b/>
                            <w:sz w:val="16"/>
                            <w:szCs w:val="16"/>
                          </w:rPr>
                          <w:t>TRANSMETTRE</w:t>
                        </w:r>
                      </w:p>
                    </w:txbxContent>
                  </v:textbox>
                </v:shape>
                <v:shape id="Text Box 8" o:spid="_x0000_s1033" type="#_x0000_t202" style="position:absolute;left:3659505;top:788670;width:347980;height:9048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ndHIfxQAA&#10;ANsAAAAPAAAAZHJzL2Rvd25yZXYueG1sRI9Ba8JAFITvBf/D8gQvpdmoIDa6hrRU8VaqPaS3R/aZ&#10;RLNv0+xq0n/fLQg9DjPzDbNOB9OIG3WutqxgGsUgiAuray4VfB63T0sQziNrbCyTgh9ykG5GD2tM&#10;tO35g24HX4oAYZeggsr7NpHSFRUZdJFtiYN3sp1BH2RXSt1hH+CmkbM4XkiDNYeFClt6rai4HK5G&#10;Qf9ushmd9/2XNy+7x7fv/Dnf5UpNxkO2AuFp8P/he3uvFcyn8Pcl/AC5+QU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d0ch/FAAAA2wAAAA8AAAAAAAAAAAAAAAAAlwIAAGRycy9k&#10;b3ducmV2LnhtbFBLBQYAAAAABAAEAPUAAACJAwAAAAA=&#10;" fillcolor="red">
                  <v:textbox inset=".5mm,10mm,.5mm,.3mm">
                    <w:txbxContent>
                      <w:p w14:paraId="7792C759" w14:textId="77777777" w:rsidR="00E643C5" w:rsidRPr="003C03D1" w:rsidRDefault="00E643C5" w:rsidP="00E9550F">
                        <w:pPr>
                          <w:jc w:val="center"/>
                          <w:rPr>
                            <w:b/>
                            <w:sz w:val="16"/>
                            <w:szCs w:val="16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AGIR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ADCDD6" w14:textId="77777777" w:rsidR="00E9550F" w:rsidRDefault="00E9550F" w:rsidP="00E9550F"/>
    <w:p w14:paraId="69BE579E" w14:textId="2BC79C8E" w:rsidR="00E9550F" w:rsidRDefault="00E9550F">
      <w:pPr>
        <w:jc w:val="left"/>
      </w:pPr>
      <w:r>
        <w:br w:type="page"/>
      </w:r>
    </w:p>
    <w:p w14:paraId="4F806A2B" w14:textId="1C72F3AD" w:rsidR="008D36E5" w:rsidRPr="009F471D" w:rsidRDefault="008D36E5" w:rsidP="000E75AF">
      <w:pPr>
        <w:pStyle w:val="Titre1"/>
        <w:numPr>
          <w:ilvl w:val="0"/>
          <w:numId w:val="0"/>
        </w:numPr>
        <w:ind w:left="426" w:hanging="426"/>
      </w:pPr>
      <w:r>
        <w:lastRenderedPageBreak/>
        <w:t>Réalisation du schéma cinématique du mécanisme :</w:t>
      </w:r>
    </w:p>
    <w:p w14:paraId="128770D4" w14:textId="1D96FB51" w:rsidR="008D36E5" w:rsidRDefault="008D36E5" w:rsidP="008D36E5">
      <w:pPr>
        <w:rPr>
          <w:sz w:val="22"/>
        </w:rPr>
      </w:pPr>
      <w:r>
        <w:rPr>
          <w:b/>
          <w:sz w:val="22"/>
        </w:rPr>
        <w:t>Q1</w:t>
      </w:r>
      <w:r w:rsidRPr="00A91894">
        <w:rPr>
          <w:b/>
          <w:sz w:val="22"/>
        </w:rPr>
        <w:t> :</w:t>
      </w:r>
      <w:r>
        <w:rPr>
          <w:sz w:val="22"/>
        </w:rPr>
        <w:t xml:space="preserve"> </w:t>
      </w:r>
      <w:r w:rsidRPr="00873BFF">
        <w:rPr>
          <w:sz w:val="22"/>
        </w:rPr>
        <w:t xml:space="preserve">Compléter les classes d’équivalence cinématique en utilisant </w:t>
      </w:r>
      <w:r w:rsidR="00235DA4">
        <w:rPr>
          <w:sz w:val="22"/>
          <w:u w:val="single"/>
        </w:rPr>
        <w:t>la vue 3D filaire p.4</w:t>
      </w:r>
      <w:r w:rsidR="00EA618E">
        <w:rPr>
          <w:sz w:val="22"/>
          <w:u w:val="single"/>
        </w:rPr>
        <w:t xml:space="preserve"> </w:t>
      </w:r>
      <w:r w:rsidR="00EA618E" w:rsidRPr="00EA618E">
        <w:rPr>
          <w:b/>
          <w:sz w:val="22"/>
          <w:u w:val="single"/>
        </w:rPr>
        <w:t xml:space="preserve">sans tenir compte </w:t>
      </w:r>
      <w:r w:rsidR="003F0F1E">
        <w:rPr>
          <w:b/>
          <w:sz w:val="22"/>
          <w:u w:val="single"/>
        </w:rPr>
        <w:t>motoréducteur</w:t>
      </w:r>
      <w:r w:rsidRPr="00873BFF">
        <w:rPr>
          <w:sz w:val="22"/>
        </w:rPr>
        <w:t>. Colorier cette vue.</w:t>
      </w:r>
    </w:p>
    <w:p w14:paraId="6F61672A" w14:textId="77777777" w:rsidR="003D5785" w:rsidRDefault="003D5785" w:rsidP="008D36E5">
      <w:pPr>
        <w:rPr>
          <w:sz w:val="22"/>
        </w:rPr>
      </w:pPr>
    </w:p>
    <w:tbl>
      <w:tblPr>
        <w:tblW w:w="0" w:type="auto"/>
        <w:tblInd w:w="7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647"/>
        <w:gridCol w:w="1709"/>
      </w:tblGrid>
      <w:tr w:rsidR="003D5785" w14:paraId="761FB025" w14:textId="77777777" w:rsidTr="003D5785">
        <w:trPr>
          <w:trHeight w:val="267"/>
        </w:trPr>
        <w:tc>
          <w:tcPr>
            <w:tcW w:w="8647" w:type="dxa"/>
            <w:vAlign w:val="center"/>
          </w:tcPr>
          <w:p w14:paraId="7F5DF183" w14:textId="77777777" w:rsidR="003D5785" w:rsidRDefault="003D5785" w:rsidP="00E643C5">
            <w:pPr>
              <w:jc w:val="left"/>
              <w:rPr>
                <w:rFonts w:ascii="Arial" w:hAnsi="Arial"/>
              </w:rPr>
            </w:pPr>
            <w:r>
              <w:rPr>
                <w:rFonts w:ascii="Arial" w:hAnsi="Arial"/>
                <w:sz w:val="22"/>
              </w:rPr>
              <w:t xml:space="preserve">{I} =   {Carter, </w:t>
            </w:r>
            <w:r w:rsidRPr="00E13F92">
              <w:rPr>
                <w:rFonts w:ascii="Arial" w:hAnsi="Arial"/>
                <w:color w:val="FF0000"/>
                <w:sz w:val="28"/>
              </w:rPr>
              <w:t>motoréducteur, flasque, socle, lame fixe</w:t>
            </w:r>
            <w:r w:rsidRPr="00E13F92">
              <w:rPr>
                <w:rFonts w:ascii="Arial" w:hAnsi="Arial"/>
                <w:color w:val="FF0000"/>
                <w:sz w:val="28"/>
                <w:lang w:val="nl-NL"/>
              </w:rPr>
              <w:t>}</w:t>
            </w:r>
          </w:p>
        </w:tc>
        <w:tc>
          <w:tcPr>
            <w:tcW w:w="1709" w:type="dxa"/>
            <w:vAlign w:val="center"/>
          </w:tcPr>
          <w:p w14:paraId="52071E3B" w14:textId="77777777" w:rsidR="003D5785" w:rsidRPr="00873BFF" w:rsidRDefault="003D5785" w:rsidP="00E643C5">
            <w:pPr>
              <w:jc w:val="center"/>
              <w:rPr>
                <w:rFonts w:ascii="Arial" w:hAnsi="Arial"/>
                <w:i/>
                <w:lang w:val="nl-NL"/>
              </w:rPr>
            </w:pPr>
            <w:r w:rsidRPr="00873BFF">
              <w:rPr>
                <w:rFonts w:ascii="Arial" w:hAnsi="Arial"/>
                <w:i/>
                <w:lang w:val="nl-NL"/>
              </w:rPr>
              <w:t>En rouge</w:t>
            </w:r>
          </w:p>
        </w:tc>
      </w:tr>
      <w:tr w:rsidR="003D5785" w14:paraId="10A9A308" w14:textId="77777777" w:rsidTr="003D5785">
        <w:trPr>
          <w:trHeight w:val="267"/>
        </w:trPr>
        <w:tc>
          <w:tcPr>
            <w:tcW w:w="8647" w:type="dxa"/>
            <w:vAlign w:val="center"/>
          </w:tcPr>
          <w:p w14:paraId="38B57F2B" w14:textId="77777777" w:rsidR="003D5785" w:rsidRDefault="003D5785" w:rsidP="00E643C5">
            <w:pPr>
              <w:jc w:val="left"/>
              <w:rPr>
                <w:rFonts w:ascii="Arial" w:hAnsi="Arial"/>
                <w:lang w:val="nl-NL"/>
              </w:rPr>
            </w:pPr>
            <w:r>
              <w:rPr>
                <w:rFonts w:ascii="Arial" w:hAnsi="Arial"/>
                <w:sz w:val="22"/>
                <w:lang w:val="nl-NL"/>
              </w:rPr>
              <w:t>{II} =  {</w:t>
            </w:r>
            <w:proofErr w:type="spellStart"/>
            <w:r>
              <w:rPr>
                <w:rFonts w:ascii="Arial" w:hAnsi="Arial"/>
                <w:sz w:val="22"/>
                <w:lang w:val="nl-NL"/>
              </w:rPr>
              <w:t>Ecrou</w:t>
            </w:r>
            <w:proofErr w:type="spellEnd"/>
            <w:r>
              <w:rPr>
                <w:rFonts w:ascii="Arial" w:hAnsi="Arial"/>
                <w:sz w:val="22"/>
                <w:lang w:val="nl-NL"/>
              </w:rPr>
              <w:t xml:space="preserve">, </w:t>
            </w:r>
            <w:r w:rsidRPr="00E13F92">
              <w:rPr>
                <w:rFonts w:ascii="Arial" w:hAnsi="Arial"/>
                <w:color w:val="FF0000"/>
                <w:sz w:val="28"/>
              </w:rPr>
              <w:t>Lame mobile, goupille}</w:t>
            </w:r>
          </w:p>
        </w:tc>
        <w:tc>
          <w:tcPr>
            <w:tcW w:w="1709" w:type="dxa"/>
            <w:vAlign w:val="center"/>
          </w:tcPr>
          <w:p w14:paraId="25DC54B0" w14:textId="77777777" w:rsidR="003D5785" w:rsidRDefault="003D5785" w:rsidP="00E643C5">
            <w:pPr>
              <w:jc w:val="center"/>
              <w:rPr>
                <w:rFonts w:ascii="Arial" w:hAnsi="Arial"/>
                <w:i/>
                <w:lang w:val="nl-NL"/>
              </w:rPr>
            </w:pPr>
            <w:r>
              <w:rPr>
                <w:rFonts w:ascii="Arial" w:hAnsi="Arial"/>
                <w:i/>
                <w:lang w:val="nl-NL"/>
              </w:rPr>
              <w:t>En bleu</w:t>
            </w:r>
          </w:p>
        </w:tc>
      </w:tr>
      <w:tr w:rsidR="003D5785" w14:paraId="6B5A9019" w14:textId="77777777" w:rsidTr="003D5785">
        <w:trPr>
          <w:trHeight w:val="267"/>
        </w:trPr>
        <w:tc>
          <w:tcPr>
            <w:tcW w:w="8647" w:type="dxa"/>
            <w:vAlign w:val="center"/>
          </w:tcPr>
          <w:p w14:paraId="56E01B22" w14:textId="77777777" w:rsidR="003D5785" w:rsidRDefault="003D5785" w:rsidP="00E643C5">
            <w:pPr>
              <w:jc w:val="left"/>
              <w:rPr>
                <w:rFonts w:ascii="Arial" w:hAnsi="Arial"/>
                <w:lang w:val="nl-NL"/>
              </w:rPr>
            </w:pPr>
            <w:r>
              <w:rPr>
                <w:rFonts w:ascii="Arial" w:hAnsi="Arial"/>
                <w:sz w:val="22"/>
                <w:lang w:val="nl-NL"/>
              </w:rPr>
              <w:t>{III} = {Vis}</w:t>
            </w:r>
          </w:p>
        </w:tc>
        <w:tc>
          <w:tcPr>
            <w:tcW w:w="1709" w:type="dxa"/>
            <w:vAlign w:val="center"/>
          </w:tcPr>
          <w:p w14:paraId="6E7DCE27" w14:textId="77777777" w:rsidR="003D5785" w:rsidRDefault="003D5785" w:rsidP="00E643C5">
            <w:pPr>
              <w:jc w:val="center"/>
              <w:rPr>
                <w:rFonts w:ascii="Arial" w:hAnsi="Arial"/>
                <w:i/>
                <w:lang w:val="nl-NL"/>
              </w:rPr>
            </w:pPr>
            <w:r>
              <w:rPr>
                <w:rFonts w:ascii="Arial" w:hAnsi="Arial"/>
                <w:i/>
                <w:lang w:val="nl-NL"/>
              </w:rPr>
              <w:t xml:space="preserve">En </w:t>
            </w:r>
            <w:proofErr w:type="spellStart"/>
            <w:r>
              <w:rPr>
                <w:rFonts w:ascii="Arial" w:hAnsi="Arial"/>
                <w:i/>
                <w:lang w:val="nl-NL"/>
              </w:rPr>
              <w:t>vert</w:t>
            </w:r>
            <w:proofErr w:type="spellEnd"/>
          </w:p>
        </w:tc>
      </w:tr>
    </w:tbl>
    <w:p w14:paraId="1AA4A8C5" w14:textId="77777777" w:rsidR="000C6708" w:rsidRDefault="000C6708" w:rsidP="008D36E5">
      <w:pPr>
        <w:rPr>
          <w:b/>
          <w:sz w:val="22"/>
        </w:rPr>
      </w:pPr>
    </w:p>
    <w:p w14:paraId="1FCC6103" w14:textId="5D7C37D0" w:rsidR="0021379E" w:rsidRDefault="0021379E" w:rsidP="0021379E">
      <w:pPr>
        <w:rPr>
          <w:sz w:val="22"/>
        </w:rPr>
      </w:pPr>
      <w:r>
        <w:rPr>
          <w:b/>
          <w:sz w:val="22"/>
        </w:rPr>
        <w:t>Q2</w:t>
      </w:r>
      <w:r w:rsidRPr="007E7020">
        <w:rPr>
          <w:b/>
          <w:sz w:val="22"/>
        </w:rPr>
        <w:t> :</w:t>
      </w:r>
      <w:r>
        <w:rPr>
          <w:sz w:val="22"/>
        </w:rPr>
        <w:t xml:space="preserve"> </w:t>
      </w:r>
      <w:r w:rsidRPr="00223894">
        <w:rPr>
          <w:sz w:val="22"/>
        </w:rPr>
        <w:t>Déterminer les liaisons (</w:t>
      </w:r>
      <w:r>
        <w:rPr>
          <w:sz w:val="22"/>
        </w:rPr>
        <w:t>Nom et axe dans le repère p. 4</w:t>
      </w:r>
      <w:r w:rsidRPr="00223894">
        <w:rPr>
          <w:sz w:val="22"/>
        </w:rPr>
        <w:t xml:space="preserve">) entre les classes d’équivalence cinématique. </w:t>
      </w:r>
    </w:p>
    <w:p w14:paraId="7EB27206" w14:textId="77777777" w:rsidR="0021379E" w:rsidRPr="00223894" w:rsidRDefault="0021379E" w:rsidP="0021379E">
      <w:pPr>
        <w:rPr>
          <w:sz w:val="22"/>
        </w:rPr>
      </w:pPr>
    </w:p>
    <w:tbl>
      <w:tblPr>
        <w:tblStyle w:val="Grille"/>
        <w:tblW w:w="0" w:type="auto"/>
        <w:tblInd w:w="108" w:type="dxa"/>
        <w:tblLook w:val="04A0" w:firstRow="1" w:lastRow="0" w:firstColumn="1" w:lastColumn="0" w:noHBand="0" w:noVBand="1"/>
      </w:tblPr>
      <w:tblGrid>
        <w:gridCol w:w="2513"/>
        <w:gridCol w:w="2621"/>
        <w:gridCol w:w="2621"/>
        <w:gridCol w:w="2621"/>
      </w:tblGrid>
      <w:tr w:rsidR="003D5785" w:rsidRPr="00EA0205" w14:paraId="3F935F64" w14:textId="77777777" w:rsidTr="003D5785">
        <w:trPr>
          <w:trHeight w:val="430"/>
        </w:trPr>
        <w:tc>
          <w:tcPr>
            <w:tcW w:w="2513" w:type="dxa"/>
            <w:vAlign w:val="center"/>
          </w:tcPr>
          <w:p w14:paraId="1ECD4A64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vAlign w:val="center"/>
          </w:tcPr>
          <w:p w14:paraId="44AB9BB2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{I}</w:t>
            </w:r>
          </w:p>
        </w:tc>
        <w:tc>
          <w:tcPr>
            <w:tcW w:w="2621" w:type="dxa"/>
            <w:vAlign w:val="center"/>
          </w:tcPr>
          <w:p w14:paraId="0680CC71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{II}</w:t>
            </w:r>
          </w:p>
        </w:tc>
        <w:tc>
          <w:tcPr>
            <w:tcW w:w="2621" w:type="dxa"/>
            <w:vAlign w:val="center"/>
          </w:tcPr>
          <w:p w14:paraId="162FB730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{III}</w:t>
            </w:r>
          </w:p>
        </w:tc>
      </w:tr>
      <w:tr w:rsidR="003D5785" w:rsidRPr="00EA0205" w14:paraId="137BC44C" w14:textId="77777777" w:rsidTr="003D5785">
        <w:trPr>
          <w:trHeight w:val="406"/>
        </w:trPr>
        <w:tc>
          <w:tcPr>
            <w:tcW w:w="2513" w:type="dxa"/>
            <w:vAlign w:val="center"/>
          </w:tcPr>
          <w:p w14:paraId="13BF4697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{I}</w:t>
            </w:r>
          </w:p>
        </w:tc>
        <w:tc>
          <w:tcPr>
            <w:tcW w:w="2621" w:type="dxa"/>
            <w:tcBorders>
              <w:bottom w:val="single" w:sz="4" w:space="0" w:color="auto"/>
            </w:tcBorders>
            <w:shd w:val="thinDiagStripe" w:color="auto" w:fill="auto"/>
            <w:vAlign w:val="center"/>
          </w:tcPr>
          <w:p w14:paraId="2C03B85E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tcBorders>
              <w:bottom w:val="single" w:sz="4" w:space="0" w:color="auto"/>
            </w:tcBorders>
            <w:vAlign w:val="center"/>
          </w:tcPr>
          <w:p w14:paraId="25C4B9C1" w14:textId="77777777" w:rsidR="0021379E" w:rsidRPr="00D73D57" w:rsidRDefault="0021379E" w:rsidP="005B1A7D">
            <w:pPr>
              <w:jc w:val="center"/>
              <w:rPr>
                <w:b/>
                <w:color w:val="FF0000"/>
                <w:sz w:val="28"/>
                <w:szCs w:val="28"/>
              </w:rPr>
            </w:pPr>
            <w:r>
              <w:rPr>
                <w:b/>
                <w:color w:val="FF0000"/>
                <w:sz w:val="28"/>
                <w:szCs w:val="28"/>
              </w:rPr>
              <w:t>Glissière d’axe x</w:t>
            </w:r>
          </w:p>
        </w:tc>
        <w:tc>
          <w:tcPr>
            <w:tcW w:w="2621" w:type="dxa"/>
            <w:vAlign w:val="center"/>
          </w:tcPr>
          <w:p w14:paraId="0716DF28" w14:textId="77777777" w:rsidR="0021379E" w:rsidRPr="00D73D57" w:rsidRDefault="0021379E" w:rsidP="005B1A7D">
            <w:pPr>
              <w:jc w:val="center"/>
              <w:rPr>
                <w:b/>
                <w:color w:val="FF0000"/>
                <w:sz w:val="28"/>
                <w:szCs w:val="28"/>
              </w:rPr>
            </w:pPr>
            <w:r>
              <w:rPr>
                <w:b/>
                <w:color w:val="FF0000"/>
                <w:sz w:val="28"/>
                <w:szCs w:val="28"/>
              </w:rPr>
              <w:t>Pivot d’axe x</w:t>
            </w:r>
          </w:p>
        </w:tc>
      </w:tr>
      <w:tr w:rsidR="003D5785" w:rsidRPr="00EA0205" w14:paraId="7AA950C4" w14:textId="77777777" w:rsidTr="003D5785">
        <w:trPr>
          <w:trHeight w:val="430"/>
        </w:trPr>
        <w:tc>
          <w:tcPr>
            <w:tcW w:w="2513" w:type="dxa"/>
            <w:vAlign w:val="center"/>
          </w:tcPr>
          <w:p w14:paraId="0E264505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{II}</w:t>
            </w:r>
          </w:p>
        </w:tc>
        <w:tc>
          <w:tcPr>
            <w:tcW w:w="2621" w:type="dxa"/>
            <w:shd w:val="thinDiagStripe" w:color="auto" w:fill="auto"/>
            <w:vAlign w:val="center"/>
          </w:tcPr>
          <w:p w14:paraId="6D328723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shd w:val="thinDiagStripe" w:color="auto" w:fill="auto"/>
            <w:vAlign w:val="center"/>
          </w:tcPr>
          <w:p w14:paraId="46773E01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vAlign w:val="center"/>
          </w:tcPr>
          <w:p w14:paraId="6792829B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color w:val="FF0000"/>
                <w:sz w:val="28"/>
                <w:szCs w:val="28"/>
              </w:rPr>
              <w:t>Hélicoïdale d’axe x</w:t>
            </w:r>
          </w:p>
        </w:tc>
      </w:tr>
      <w:tr w:rsidR="003D5785" w:rsidRPr="00EA0205" w14:paraId="6E98AC1C" w14:textId="77777777" w:rsidTr="003D5785">
        <w:trPr>
          <w:trHeight w:val="406"/>
        </w:trPr>
        <w:tc>
          <w:tcPr>
            <w:tcW w:w="2513" w:type="dxa"/>
            <w:vAlign w:val="center"/>
          </w:tcPr>
          <w:p w14:paraId="4C8C74F3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  <w:r w:rsidRPr="00EA0205">
              <w:rPr>
                <w:b/>
                <w:sz w:val="28"/>
                <w:szCs w:val="28"/>
              </w:rPr>
              <w:t>{III}</w:t>
            </w:r>
          </w:p>
        </w:tc>
        <w:tc>
          <w:tcPr>
            <w:tcW w:w="2621" w:type="dxa"/>
            <w:shd w:val="thinDiagStripe" w:color="auto" w:fill="auto"/>
            <w:vAlign w:val="center"/>
          </w:tcPr>
          <w:p w14:paraId="436F70F5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shd w:val="thinDiagStripe" w:color="auto" w:fill="auto"/>
            <w:vAlign w:val="center"/>
          </w:tcPr>
          <w:p w14:paraId="254D4950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621" w:type="dxa"/>
            <w:tcBorders>
              <w:bottom w:val="single" w:sz="4" w:space="0" w:color="auto"/>
            </w:tcBorders>
            <w:shd w:val="thinDiagStripe" w:color="auto" w:fill="auto"/>
            <w:vAlign w:val="center"/>
          </w:tcPr>
          <w:p w14:paraId="21024187" w14:textId="77777777" w:rsidR="0021379E" w:rsidRPr="00EA0205" w:rsidRDefault="0021379E" w:rsidP="005B1A7D">
            <w:pPr>
              <w:jc w:val="center"/>
              <w:rPr>
                <w:b/>
                <w:sz w:val="28"/>
                <w:szCs w:val="28"/>
              </w:rPr>
            </w:pPr>
          </w:p>
        </w:tc>
      </w:tr>
    </w:tbl>
    <w:p w14:paraId="1C41B513" w14:textId="77777777" w:rsidR="0021379E" w:rsidRDefault="0021379E" w:rsidP="008D36E5">
      <w:pPr>
        <w:rPr>
          <w:b/>
          <w:sz w:val="22"/>
        </w:rPr>
      </w:pPr>
    </w:p>
    <w:p w14:paraId="5EED6164" w14:textId="27B7F88E" w:rsidR="008D36E5" w:rsidRPr="00223894" w:rsidRDefault="00E13F92" w:rsidP="008D36E5">
      <w:pPr>
        <w:rPr>
          <w:sz w:val="22"/>
        </w:rPr>
      </w:pPr>
      <w:r>
        <w:rPr>
          <w:noProof/>
          <w:sz w:val="22"/>
          <w:lang w:eastAsia="fr-FR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 wp14:anchorId="6EE6049A" wp14:editId="6D4BD7C3">
                <wp:simplePos x="0" y="0"/>
                <wp:positionH relativeFrom="column">
                  <wp:posOffset>2461260</wp:posOffset>
                </wp:positionH>
                <wp:positionV relativeFrom="paragraph">
                  <wp:posOffset>109220</wp:posOffset>
                </wp:positionV>
                <wp:extent cx="2606040" cy="1623060"/>
                <wp:effectExtent l="0" t="0" r="0" b="2540"/>
                <wp:wrapThrough wrapText="bothSides">
                  <wp:wrapPolygon edited="0">
                    <wp:start x="8632" y="0"/>
                    <wp:lineTo x="211" y="4732"/>
                    <wp:lineTo x="211" y="8789"/>
                    <wp:lineTo x="1684" y="10817"/>
                    <wp:lineTo x="4421" y="10817"/>
                    <wp:lineTo x="1263" y="13183"/>
                    <wp:lineTo x="421" y="14197"/>
                    <wp:lineTo x="421" y="17239"/>
                    <wp:lineTo x="4211" y="20958"/>
                    <wp:lineTo x="5053" y="21296"/>
                    <wp:lineTo x="12211" y="21296"/>
                    <wp:lineTo x="14316" y="20958"/>
                    <wp:lineTo x="19158" y="17577"/>
                    <wp:lineTo x="19158" y="15211"/>
                    <wp:lineTo x="17895" y="13183"/>
                    <wp:lineTo x="14737" y="10817"/>
                    <wp:lineTo x="21053" y="8789"/>
                    <wp:lineTo x="20842" y="5746"/>
                    <wp:lineTo x="12000" y="5408"/>
                    <wp:lineTo x="11579" y="1014"/>
                    <wp:lineTo x="10947" y="0"/>
                    <wp:lineTo x="8632" y="0"/>
                  </wp:wrapPolygon>
                </wp:wrapThrough>
                <wp:docPr id="9" name="Grouper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1623060"/>
                          <a:chOff x="0" y="0"/>
                          <a:chExt cx="2606040" cy="1623060"/>
                        </a:xfrm>
                      </wpg:grpSpPr>
                      <wpg:grpSp>
                        <wpg:cNvPr id="369" name="Grouper 369"/>
                        <wpg:cNvGrpSpPr/>
                        <wpg:grpSpPr>
                          <a:xfrm>
                            <a:off x="108585" y="0"/>
                            <a:ext cx="2120265" cy="1375410"/>
                            <a:chOff x="160020" y="0"/>
                            <a:chExt cx="2120265" cy="1375410"/>
                          </a:xfrm>
                        </wpg:grpSpPr>
                        <wps:wsp>
                          <wps:cNvPr id="362" name="Ellipse 362"/>
                          <wps:cNvSpPr/>
                          <wps:spPr>
                            <a:xfrm>
                              <a:off x="1049655" y="0"/>
                              <a:ext cx="361950" cy="361950"/>
                            </a:xfrm>
                            <a:prstGeom prst="ellipse">
                              <a:avLst/>
                            </a:prstGeom>
                            <a:solidFill>
                              <a:srgbClr val="FF0000"/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D3B0088" w14:textId="3E184AF8" w:rsidR="00E643C5" w:rsidRPr="00A51C68" w:rsidRDefault="00E643C5" w:rsidP="00F623C4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A51C68">
                                  <w:rPr>
                                    <w:sz w:val="20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3" name="Ellipse 363"/>
                          <wps:cNvSpPr/>
                          <wps:spPr>
                            <a:xfrm>
                              <a:off x="160020" y="1000125"/>
                              <a:ext cx="361950" cy="361950"/>
                            </a:xfrm>
                            <a:prstGeom prst="ellipse">
                              <a:avLst/>
                            </a:prstGeom>
                            <a:solidFill>
                              <a:srgbClr val="3366FF"/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B9032DA" w14:textId="6AFA326F" w:rsidR="00E643C5" w:rsidRPr="00A51C68" w:rsidRDefault="00E643C5" w:rsidP="00F623C4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A51C68">
                                  <w:rPr>
                                    <w:sz w:val="20"/>
                                  </w:rPr>
                                  <w:t>II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4" name="Ellipse 364"/>
                          <wps:cNvSpPr/>
                          <wps:spPr>
                            <a:xfrm>
                              <a:off x="1918335" y="1013460"/>
                              <a:ext cx="361950" cy="361950"/>
                            </a:xfrm>
                            <a:prstGeom prst="ellipse">
                              <a:avLst/>
                            </a:prstGeom>
                            <a:solidFill>
                              <a:srgbClr val="008000"/>
                            </a:solidFill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5FBC00A" w14:textId="5C3B4096" w:rsidR="00E643C5" w:rsidRPr="00A51C68" w:rsidRDefault="00E643C5" w:rsidP="00F623C4">
                                <w:pPr>
                                  <w:jc w:val="center"/>
                                  <w:rPr>
                                    <w:sz w:val="20"/>
                                  </w:rPr>
                                </w:pPr>
                                <w:r w:rsidRPr="00A51C68">
                                  <w:rPr>
                                    <w:sz w:val="20"/>
                                  </w:rPr>
                                  <w:t>III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5" name="Connecteur droit 365"/>
                          <wps:cNvCnPr>
                            <a:stCxn id="362" idx="3"/>
                            <a:endCxn id="363" idx="7"/>
                          </wps:cNvCnPr>
                          <wps:spPr>
                            <a:xfrm flipH="1">
                              <a:off x="468964" y="308944"/>
                              <a:ext cx="633697" cy="744187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6" name="Connecteur droit 366"/>
                          <wps:cNvCnPr>
                            <a:stCxn id="362" idx="5"/>
                            <a:endCxn id="364" idx="1"/>
                          </wps:cNvCnPr>
                          <wps:spPr>
                            <a:xfrm>
                              <a:off x="1358599" y="308944"/>
                              <a:ext cx="612742" cy="757522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7" name="Connecteur droit 367"/>
                          <wps:cNvCnPr>
                            <a:stCxn id="364" idx="2"/>
                            <a:endCxn id="363" idx="6"/>
                          </wps:cNvCnPr>
                          <wps:spPr>
                            <a:xfrm flipH="1" flipV="1">
                              <a:off x="521970" y="1181100"/>
                              <a:ext cx="1396365" cy="13335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" name="Zone de texte 5"/>
                        <wps:cNvSpPr txBox="1"/>
                        <wps:spPr>
                          <a:xfrm>
                            <a:off x="1520190" y="428625"/>
                            <a:ext cx="108585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8BB91F" w14:textId="1768F854" w:rsidR="00E643C5" w:rsidRDefault="00E643C5">
                              <w:r>
                                <w:t>Pivot d’axe 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Zone de texte 7"/>
                        <wps:cNvSpPr txBox="1"/>
                        <wps:spPr>
                          <a:xfrm>
                            <a:off x="0" y="320040"/>
                            <a:ext cx="94107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EC487A2" w14:textId="3864D4E0" w:rsidR="00E643C5" w:rsidRDefault="00E643C5">
                              <w:r>
                                <w:t>Glissière d’axe 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Zone de texte 8"/>
                        <wps:cNvSpPr txBox="1"/>
                        <wps:spPr>
                          <a:xfrm>
                            <a:off x="579120" y="1188720"/>
                            <a:ext cx="941070" cy="43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213E7F" w14:textId="440984A3" w:rsidR="00E643C5" w:rsidRDefault="00E643C5">
                              <w:r>
                                <w:t>Hélicoïdale d’axe 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r 9" o:spid="_x0000_s1034" style="position:absolute;left:0;text-align:left;margin-left:193.8pt;margin-top:8.6pt;width:205.2pt;height:127.8pt;z-index:251808768;mso-position-horizontal-relative:text;mso-position-vertical-relative:text" coordsize="2606040,162306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">
                <v:group id="Grouper 369" o:spid="_x0000_s1035" style="position:absolute;left:108585;width:2120265;height:1375410" coordorigin="160020" coordsize="2120265,137541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quW4gMUAAADcAAAA&#10;DwAAAAAAAAAAAAAAAACpAgAAZHJzL2Rvd25yZXYueG1sUEsFBgAAAAAEAAQA+gAAAJsDAAAAAA==&#10;">
                  <v:oval id="Ellipse 362" o:spid="_x0000_s1036" style="position:absolute;left:1049655;width:361950;height:3619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zrjLkxQAA&#10;ANwAAAAPAAAAZHJzL2Rvd25yZXYueG1sRI9Ba8JAFITvhf6H5RV6kbpphCDRVaSkEMSDpoVeH9nn&#10;JjT7NmS3Mf57VxB6HGbmG2a9nWwnRhp861jB+zwBQVw73bJR8P31+bYE4QOyxs4xKbiSh+3m+WmN&#10;uXYXPtFYBSMihH2OCpoQ+lxKXzdk0c9dTxy9sxsshigHI/WAlwi3nUyTJJMWW44LDfb00VD9W/1Z&#10;BYeiWBazH1Nm++rkZqM5pmW2U+r1ZdqtQASawn/40S61gkWWwv1MPAJycwM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OuMuTFAAAA3AAAAA8AAAAAAAAAAAAAAAAAlwIAAGRycy9k&#10;b3ducmV2LnhtbFBLBQYAAAAABAAEAPUAAACJAwAAAAA=&#10;" fillcolor="red" strokecolor="black [3200]" strokeweight="2pt">
                    <v:textbox inset="1mm,1mm,1mm,1mm">
                      <w:txbxContent>
                        <w:p w14:paraId="2D3B0088" w14:textId="3E184AF8" w:rsidR="00E643C5" w:rsidRPr="00A51C68" w:rsidRDefault="00E643C5" w:rsidP="00F623C4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A51C68">
                            <w:rPr>
                              <w:sz w:val="20"/>
                            </w:rPr>
                            <w:t>I</w:t>
                          </w:r>
                        </w:p>
                      </w:txbxContent>
                    </v:textbox>
                  </v:oval>
                  <v:oval id="Ellipse 363" o:spid="_x0000_s1037" style="position:absolute;left:160020;top:1000125;width:361950;height:3619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QNQ4HxQAA&#10;ANwAAAAPAAAAZHJzL2Rvd25yZXYueG1sRI9Ba8JAFITvgv9heUJvuomhoaSuIoViEVFMS8+P7GsS&#10;zL6N2VVjf70rCB6HmfmGmS1604gzda62rCCeRCCIC6trLhX8fH+O30A4j6yxsUwKruRgMR8OZphp&#10;e+E9nXNfigBhl6GCyvs2k9IVFRl0E9sSB+/PdgZ9kF0pdYeXADeNnEZRKg3WHBYqbOmjouKQn4yC&#10;/028SXdr3sZNcpzmr+XvcWWMUi+jfvkOwlPvn+FH+0srSNIE7mfCEZDzG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A1DgfFAAAA3AAAAA8AAAAAAAAAAAAAAAAAlwIAAGRycy9k&#10;b3ducmV2LnhtbFBLBQYAAAAABAAEAPUAAACJAwAAAAA=&#10;" fillcolor="#36f" strokecolor="black [3200]" strokeweight="2pt">
                    <v:textbox inset="1mm,1mm,1mm,1mm">
                      <w:txbxContent>
                        <w:p w14:paraId="4B9032DA" w14:textId="6AFA326F" w:rsidR="00E643C5" w:rsidRPr="00A51C68" w:rsidRDefault="00E643C5" w:rsidP="00F623C4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A51C68">
                            <w:rPr>
                              <w:sz w:val="20"/>
                            </w:rPr>
                            <w:t>II</w:t>
                          </w:r>
                        </w:p>
                      </w:txbxContent>
                    </v:textbox>
                  </v:oval>
                  <v:oval id="Ellipse 364" o:spid="_x0000_s1038" style="position:absolute;left:1918335;top:1013460;width:361950;height:36195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PoJtxQAA&#10;ANwAAAAPAAAAZHJzL2Rvd25yZXYueG1sRI9Ba8JAFITvBf/D8oTe6sZapEZXEWmoh0JJFPH4yL4k&#10;i9m3Ibtq/PfdQqHHYWa+YVabwbbiRr03jhVMJwkI4tJpw7WC4yF7eQfhA7LG1jEpeJCHzXr0tMJU&#10;uzvndCtCLSKEfYoKmhC6VEpfNmTRT1xHHL3K9RZDlH0tdY/3CLetfE2SubRoOC402NGuofJSXK2C&#10;6nz6ynL3sTAuz74Pn5UJfloo9TwetksQgYbwH/5r77WC2fwNfs/EIyDXP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k+gm3FAAAA3AAAAA8AAAAAAAAAAAAAAAAAlwIAAGRycy9k&#10;b3ducmV2LnhtbFBLBQYAAAAABAAEAPUAAACJAwAAAAA=&#10;" fillcolor="green" strokecolor="black [3200]" strokeweight="2pt">
                    <v:textbox inset="1mm,1mm,1mm,1mm">
                      <w:txbxContent>
                        <w:p w14:paraId="75FBC00A" w14:textId="5C3B4096" w:rsidR="00E643C5" w:rsidRPr="00A51C68" w:rsidRDefault="00E643C5" w:rsidP="00F623C4">
                          <w:pPr>
                            <w:jc w:val="center"/>
                            <w:rPr>
                              <w:sz w:val="20"/>
                            </w:rPr>
                          </w:pPr>
                          <w:r w:rsidRPr="00A51C68">
                            <w:rPr>
                              <w:sz w:val="20"/>
                            </w:rPr>
                            <w:t>III</w:t>
                          </w:r>
                        </w:p>
                      </w:txbxContent>
                    </v:textbox>
                  </v:oval>
                  <v:line id="Connecteur droit 365" o:spid="_x0000_s1039" style="position:absolute;flip:x;visibility:visible;mso-wrap-style:square" from="468964,308944" to="1102661,1053131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/ixg8UAAADcAAAADwAAAGRycy9kb3ducmV2LnhtbESPS4sCMRCE74L/IbTgbc24oi6jUURY&#10;EEXxsXvYWzPpeeCkM0yiM/57Iyx4LKrqK2q+bE0p7lS7wrKC4SACQZxYXXCm4Ofy/fEFwnlkjaVl&#10;UvAgB8tFtzPHWNuGT3Q/+0wECLsYFeTeV7GULsnJoBvYijh4qa0N+iDrTOoamwA3pfyMook0WHBY&#10;yLGidU7J9XwzClJ3q9Z/v9qn0+3+tE932QGbo1L9XruagfDU+nf4v73RCkaTMbzOhCMgF0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M/ixg8UAAADcAAAADwAAAAAAAAAA&#10;AAAAAAChAgAAZHJzL2Rvd25yZXYueG1sUEsFBgAAAAAEAAQA+QAAAJMDAAAAAA==&#10;" strokecolor="black [3040]"/>
                  <v:line id="Connecteur droit 366" o:spid="_x0000_s1040" style="position:absolute;visibility:visible;mso-wrap-style:square" from="1358599,308944" to="1971341,1066466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yj1YsIAAADcAAAADwAAAGRycy9kb3ducmV2LnhtbESPT2sCMRTE74LfITzBW81a6aKrUaRU&#10;WuzJf/fH5rm7uHlZk1TTb28KBY/DzPyGWayiacWNnG8sKxiPMhDEpdUNVwqOh83LFIQPyBpby6Tg&#10;lzyslv3eAgtt77yj2z5UIkHYF6igDqErpPRlTQb9yHbEyTtbZzAk6SqpHd4T3LTyNctyabDhtFBj&#10;R+81lZf9j0mU8elq5Odlhqet+3Yfkzy+xatSw0Fcz0EEiuEZ/m9/aQWTPIe/M+kIyOUD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cyj1YsIAAADcAAAADwAAAAAAAAAAAAAA&#10;AAChAgAAZHJzL2Rvd25yZXYueG1sUEsFBgAAAAAEAAQA+QAAAJADAAAAAA==&#10;" strokecolor="black [3040]"/>
                  <v:line id="Connecteur droit 367" o:spid="_x0000_s1041" style="position:absolute;flip:x y;visibility:visible;mso-wrap-style:square" from="521970,1181100" to="1918335,119443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hIb2cYAAADcAAAADwAAAGRycy9kb3ducmV2LnhtbESPT2vCQBTE74LfYXmCl1I3tRAldRXx&#10;D9hTW20OvT2yzySYfZvurjH99t1CweMwM79hFqveNKIj52vLCp4mCQjiwuqaSwWfp/3jHIQPyBob&#10;y6TghzyslsPBAjNtb/xB3TGUIkLYZ6igCqHNpPRFRQb9xLbE0TtbZzBE6UqpHd4i3DRymiSpNFhz&#10;XKiwpU1FxeV4NQraeenSt+/3ZJdvu6/XB8pdbvZKjUf9+gVEoD7cw//tg1bwnM7g70w8AnL5Cw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L4SG9nGAAAA3AAAAA8AAAAAAAAA&#10;AAAAAAAAoQIAAGRycy9kb3ducmV2LnhtbFBLBQYAAAAABAAEAPkAAACUAwAAAAA=&#10;" strokecolor="black [3040]"/>
                </v:group>
                <v:shape id="Zone de texte 5" o:spid="_x0000_s1042" type="#_x0000_t202" style="position:absolute;left:1520190;top:428625;width:1085850;height:28956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1ejVcwQAA&#10;ANoAAAAPAAAAZHJzL2Rvd25yZXYueG1sRI9Bi8IwFITvC/6H8ARva6Lo4lajiCJ4Ulbdhb09mmdb&#10;bF5KE23990YQPA4z8w0zW7S2FDeqfeFYw6CvQBCnzhScaTgdN58TED4gGywdk4Y7eVjMOx8zTIxr&#10;+Iduh5CJCGGfoIY8hCqR0qc5WfR9VxFH7+xqiyHKOpOmxibCbSmHSn1JiwXHhRwrWuWUXg5Xq+F3&#10;d/7/G6l9trbjqnGtkmy/pda9brucggjUhnf41d4aDWN4Xok3QM4f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tXo1XMEAAADaAAAADwAAAAAAAAAAAAAAAACXAgAAZHJzL2Rvd25y&#10;ZXYueG1sUEsFBgAAAAAEAAQA9QAAAIUDAAAAAA==&#10;" filled="f" stroked="f">
                  <v:textbox>
                    <w:txbxContent>
                      <w:p w14:paraId="178BB91F" w14:textId="1768F854" w:rsidR="00E643C5" w:rsidRDefault="00E643C5">
                        <w:r>
                          <w:t>Pivot d’axe x</w:t>
                        </w:r>
                      </w:p>
                    </w:txbxContent>
                  </v:textbox>
                </v:shape>
                <v:shape id="Zone de texte 7" o:spid="_x0000_s1043" type="#_x0000_t202" style="position:absolute;top:320040;width:941070;height:434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q5A6wwwAA&#10;ANoAAAAPAAAAZHJzL2Rvd25yZXYueG1sRI9Ba8JAFITvBf/D8oTedNdS2xqzkaIInixNW8HbI/tM&#10;gtm3Ibua9N93BaHHYWa+YdLVYBtxpc7XjjXMpgoEceFMzaWG76/t5A2ED8gGG8ek4Zc8rLLRQ4qJ&#10;cT1/0jUPpYgQ9glqqEJoEyl9UZFFP3UtcfROrrMYouxKaTrsI9w28kmpF2mx5rhQYUvriopzfrEa&#10;fvan4+FZfZQbO297NyjJdiG1fhwP70sQgYbwH763d0bDK9yuxBsgs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q5A6wwwAAANoAAAAPAAAAAAAAAAAAAAAAAJcCAABkcnMvZG93&#10;bnJldi54bWxQSwUGAAAAAAQABAD1AAAAhwMAAAAA&#10;" filled="f" stroked="f">
                  <v:textbox>
                    <w:txbxContent>
                      <w:p w14:paraId="4EC487A2" w14:textId="3864D4E0" w:rsidR="00E643C5" w:rsidRDefault="00E643C5">
                        <w:r>
                          <w:t>Glissière d’axe x</w:t>
                        </w:r>
                      </w:p>
                    </w:txbxContent>
                  </v:textbox>
                </v:shape>
                <v:shape id="Zone de texte 8" o:spid="_x0000_s1044" type="#_x0000_t202" style="position:absolute;left:579120;top:1188720;width:941070;height:43434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be5rCvgAA&#10;ANoAAAAPAAAAZHJzL2Rvd25yZXYueG1sRE/LisIwFN0L/kO4gjtNHBzRahRxEFzNYH2Au0tzbYvN&#10;TWmirX8/WQzM8nDeq01nK/GixpeONUzGCgRx5kzJuYbzaT+ag/AB2WDlmDS8ycNm3e+tMDGu5SO9&#10;0pCLGMI+QQ1FCHUipc8KsujHriaO3N01FkOETS5Ng20Mt5X8UGomLZYcGwqsaVdQ9kifVsPl+367&#10;TtVP/mU/69Z1SrJdSK2Hg267BBGoC//iP/fBaIhb45V4A+T6Fw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W3uawr4AAADaAAAADwAAAAAAAAAAAAAAAACXAgAAZHJzL2Rvd25yZXYu&#10;eG1sUEsFBgAAAAAEAAQA9QAAAIIDAAAAAA==&#10;" filled="f" stroked="f">
                  <v:textbox>
                    <w:txbxContent>
                      <w:p w14:paraId="74213E7F" w14:textId="440984A3" w:rsidR="00E643C5" w:rsidRDefault="00E643C5">
                        <w:r>
                          <w:t>Hélicoïdale d’axe x</w:t>
                        </w:r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  <w:r w:rsidR="0021379E">
        <w:rPr>
          <w:b/>
          <w:sz w:val="22"/>
        </w:rPr>
        <w:t>Q3</w:t>
      </w:r>
      <w:r w:rsidR="008D36E5" w:rsidRPr="00782978">
        <w:rPr>
          <w:b/>
          <w:sz w:val="22"/>
        </w:rPr>
        <w:t> :</w:t>
      </w:r>
      <w:r w:rsidR="008D36E5">
        <w:rPr>
          <w:sz w:val="22"/>
        </w:rPr>
        <w:t xml:space="preserve"> </w:t>
      </w:r>
      <w:r w:rsidR="008D36E5" w:rsidRPr="00223894">
        <w:rPr>
          <w:sz w:val="22"/>
        </w:rPr>
        <w:t>Tracer le graphe des liaisons.</w:t>
      </w:r>
    </w:p>
    <w:p w14:paraId="22ADE8EA" w14:textId="57C4DD97" w:rsidR="008D36E5" w:rsidRDefault="008D36E5" w:rsidP="008D36E5">
      <w:pPr>
        <w:rPr>
          <w:sz w:val="22"/>
        </w:rPr>
      </w:pPr>
    </w:p>
    <w:p w14:paraId="04CD1C39" w14:textId="5C9866FE" w:rsidR="008D36E5" w:rsidRDefault="008D36E5" w:rsidP="008D36E5">
      <w:pPr>
        <w:rPr>
          <w:sz w:val="22"/>
        </w:rPr>
      </w:pPr>
    </w:p>
    <w:p w14:paraId="30E20893" w14:textId="19BE59FE" w:rsidR="00A51C68" w:rsidRDefault="00A51C68" w:rsidP="008D36E5">
      <w:pPr>
        <w:rPr>
          <w:sz w:val="22"/>
        </w:rPr>
      </w:pPr>
    </w:p>
    <w:p w14:paraId="6A6FB6A8" w14:textId="0DF17CF5" w:rsidR="00A51C68" w:rsidRDefault="00A51C68" w:rsidP="008D36E5">
      <w:pPr>
        <w:rPr>
          <w:sz w:val="22"/>
        </w:rPr>
      </w:pPr>
    </w:p>
    <w:p w14:paraId="5ABF4144" w14:textId="77777777" w:rsidR="00A51C68" w:rsidRDefault="00A51C68" w:rsidP="008D36E5">
      <w:pPr>
        <w:rPr>
          <w:sz w:val="22"/>
        </w:rPr>
      </w:pPr>
    </w:p>
    <w:p w14:paraId="7637BFAB" w14:textId="77777777" w:rsidR="00A51C68" w:rsidRDefault="00A51C68" w:rsidP="008D36E5">
      <w:pPr>
        <w:rPr>
          <w:sz w:val="22"/>
        </w:rPr>
      </w:pPr>
    </w:p>
    <w:p w14:paraId="53C0E786" w14:textId="77777777" w:rsidR="00A51C68" w:rsidRDefault="00A51C68" w:rsidP="008D36E5">
      <w:pPr>
        <w:rPr>
          <w:sz w:val="22"/>
        </w:rPr>
      </w:pPr>
    </w:p>
    <w:p w14:paraId="2A7EE8CE" w14:textId="77777777" w:rsidR="00A51C68" w:rsidRDefault="00A51C68" w:rsidP="008D36E5">
      <w:pPr>
        <w:rPr>
          <w:sz w:val="22"/>
        </w:rPr>
      </w:pPr>
    </w:p>
    <w:p w14:paraId="026A238D" w14:textId="467C08B0" w:rsidR="008D36E5" w:rsidRDefault="008D36E5" w:rsidP="008D36E5">
      <w:pPr>
        <w:rPr>
          <w:sz w:val="22"/>
        </w:rPr>
      </w:pPr>
    </w:p>
    <w:p w14:paraId="04BBE684" w14:textId="3986CB6E" w:rsidR="008D36E5" w:rsidRDefault="008D36E5" w:rsidP="008D36E5">
      <w:pPr>
        <w:rPr>
          <w:sz w:val="22"/>
        </w:rPr>
      </w:pPr>
    </w:p>
    <w:p w14:paraId="378709BB" w14:textId="1260E152" w:rsidR="008D36E5" w:rsidRDefault="008D36E5" w:rsidP="008D36E5">
      <w:pPr>
        <w:ind w:right="-1"/>
        <w:rPr>
          <w:sz w:val="22"/>
        </w:rPr>
      </w:pPr>
      <w:r>
        <w:rPr>
          <w:b/>
          <w:sz w:val="22"/>
        </w:rPr>
        <w:t>Q4</w:t>
      </w:r>
      <w:r w:rsidRPr="007E7020">
        <w:rPr>
          <w:b/>
          <w:sz w:val="22"/>
        </w:rPr>
        <w:t> :</w:t>
      </w:r>
      <w:r w:rsidRPr="007E7020">
        <w:rPr>
          <w:sz w:val="22"/>
        </w:rPr>
        <w:t xml:space="preserve"> </w:t>
      </w:r>
      <w:r w:rsidRPr="00FA368A">
        <w:rPr>
          <w:sz w:val="22"/>
        </w:rPr>
        <w:t>Compléter le schéma cinématique</w:t>
      </w:r>
      <w:r>
        <w:rPr>
          <w:sz w:val="22"/>
        </w:rPr>
        <w:t xml:space="preserve"> en perspective</w:t>
      </w:r>
      <w:r w:rsidRPr="00FA368A">
        <w:rPr>
          <w:sz w:val="22"/>
        </w:rPr>
        <w:t>, en couleur.</w:t>
      </w:r>
    </w:p>
    <w:p w14:paraId="08FCD1CF" w14:textId="600AF26F" w:rsidR="008D36E5" w:rsidRDefault="008D36E5" w:rsidP="008D36E5">
      <w:pPr>
        <w:rPr>
          <w:rFonts w:ascii="Arial" w:hAnsi="Arial"/>
          <w:sz w:val="22"/>
        </w:rPr>
      </w:pPr>
    </w:p>
    <w:p w14:paraId="66099B8F" w14:textId="03370D76" w:rsidR="008D36E5" w:rsidRDefault="007B34F7" w:rsidP="008D36E5">
      <w:pPr>
        <w:rPr>
          <w:rFonts w:ascii="Arial" w:hAnsi="Arial"/>
          <w:sz w:val="22"/>
        </w:rPr>
      </w:pPr>
      <w:r>
        <w:rPr>
          <w:b/>
          <w:noProof/>
          <w:sz w:val="22"/>
          <w:lang w:eastAsia="fr-FR"/>
        </w:rPr>
        <mc:AlternateContent>
          <mc:Choice Requires="wpg">
            <w:drawing>
              <wp:anchor distT="0" distB="0" distL="114300" distR="114300" simplePos="0" relativeHeight="251906048" behindDoc="0" locked="0" layoutInCell="1" allowOverlap="1" wp14:anchorId="432BD6A0" wp14:editId="6C412EBC">
                <wp:simplePos x="0" y="0"/>
                <wp:positionH relativeFrom="column">
                  <wp:posOffset>897255</wp:posOffset>
                </wp:positionH>
                <wp:positionV relativeFrom="paragraph">
                  <wp:posOffset>-607695</wp:posOffset>
                </wp:positionV>
                <wp:extent cx="5074920" cy="2328545"/>
                <wp:effectExtent l="0" t="0" r="30480" b="33655"/>
                <wp:wrapThrough wrapText="bothSides">
                  <wp:wrapPolygon edited="0">
                    <wp:start x="15676" y="0"/>
                    <wp:lineTo x="15784" y="4005"/>
                    <wp:lineTo x="13838" y="7775"/>
                    <wp:lineTo x="11459" y="7775"/>
                    <wp:lineTo x="1081" y="10838"/>
                    <wp:lineTo x="973" y="11781"/>
                    <wp:lineTo x="108" y="15315"/>
                    <wp:lineTo x="108" y="18849"/>
                    <wp:lineTo x="2162" y="20027"/>
                    <wp:lineTo x="6703" y="21677"/>
                    <wp:lineTo x="7135" y="21677"/>
                    <wp:lineTo x="9946" y="19085"/>
                    <wp:lineTo x="15351" y="19085"/>
                    <wp:lineTo x="17405" y="17907"/>
                    <wp:lineTo x="17514" y="15315"/>
                    <wp:lineTo x="17081" y="13666"/>
                    <wp:lineTo x="16432" y="11545"/>
                    <wp:lineTo x="20432" y="11545"/>
                    <wp:lineTo x="20541" y="7775"/>
                    <wp:lineTo x="21622" y="7540"/>
                    <wp:lineTo x="21622" y="1885"/>
                    <wp:lineTo x="17297" y="0"/>
                    <wp:lineTo x="15676" y="0"/>
                  </wp:wrapPolygon>
                </wp:wrapThrough>
                <wp:docPr id="26" name="Grouper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74920" cy="2328545"/>
                          <a:chOff x="-257159" y="0"/>
                          <a:chExt cx="5756894" cy="2641600"/>
                        </a:xfrm>
                      </wpg:grpSpPr>
                      <wpg:grpSp>
                        <wpg:cNvPr id="10" name="Grouper 10"/>
                        <wpg:cNvGrpSpPr/>
                        <wpg:grpSpPr>
                          <a:xfrm>
                            <a:off x="855980" y="216535"/>
                            <a:ext cx="4643755" cy="2425065"/>
                            <a:chOff x="0" y="0"/>
                            <a:chExt cx="2750820" cy="1436370"/>
                          </a:xfrm>
                        </wpg:grpSpPr>
                        <wps:wsp>
                          <wps:cNvPr id="688" name="Forme libre 688"/>
                          <wps:cNvSpPr/>
                          <wps:spPr>
                            <a:xfrm>
                              <a:off x="1740535" y="904240"/>
                              <a:ext cx="306070" cy="353695"/>
                            </a:xfrm>
                            <a:custGeom>
                              <a:avLst/>
                              <a:gdLst>
                                <a:gd name="connsiteX0" fmla="*/ 0 w 363135"/>
                                <a:gd name="connsiteY0" fmla="*/ 153129 h 420011"/>
                                <a:gd name="connsiteX1" fmla="*/ 363135 w 363135"/>
                                <a:gd name="connsiteY1" fmla="*/ 0 h 420011"/>
                                <a:gd name="connsiteX2" fmla="*/ 363135 w 363135"/>
                                <a:gd name="connsiteY2" fmla="*/ 258132 h 420011"/>
                                <a:gd name="connsiteX3" fmla="*/ 4375 w 363135"/>
                                <a:gd name="connsiteY3" fmla="*/ 420011 h 420011"/>
                                <a:gd name="connsiteX4" fmla="*/ 0 w 363135"/>
                                <a:gd name="connsiteY4" fmla="*/ 153129 h 420011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363135" h="420011">
                                  <a:moveTo>
                                    <a:pt x="0" y="153129"/>
                                  </a:moveTo>
                                  <a:lnTo>
                                    <a:pt x="363135" y="0"/>
                                  </a:lnTo>
                                  <a:lnTo>
                                    <a:pt x="363135" y="258132"/>
                                  </a:lnTo>
                                  <a:lnTo>
                                    <a:pt x="4375" y="420011"/>
                                  </a:lnTo>
                                  <a:cubicBezTo>
                                    <a:pt x="2917" y="331050"/>
                                    <a:pt x="1458" y="242090"/>
                                    <a:pt x="0" y="153129"/>
                                  </a:cubicBezTo>
                                  <a:close/>
                                </a:path>
                              </a:pathLst>
                            </a:custGeom>
                            <a:pattFill prst="wdDnDiag">
                              <a:fgClr>
                                <a:srgbClr val="FF0000"/>
                              </a:fgClr>
                              <a:bgClr>
                                <a:prstClr val="white"/>
                              </a:bgClr>
                            </a:pattFill>
                            <a:ln w="19050" cmpd="sng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7" name="Ellipse 647"/>
                          <wps:cNvSpPr/>
                          <wps:spPr>
                            <a:xfrm rot="20359742">
                              <a:off x="1565910" y="390525"/>
                              <a:ext cx="182880" cy="243840"/>
                            </a:xfrm>
                            <a:prstGeom prst="ellips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48" name="Connecteur droit 648"/>
                          <wps:cNvCnPr/>
                          <wps:spPr>
                            <a:xfrm flipH="1">
                              <a:off x="1619885" y="275590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9" name="Arc 649"/>
                          <wps:cNvSpPr/>
                          <wps:spPr>
                            <a:xfrm rot="20335708">
                              <a:off x="1871980" y="268605"/>
                              <a:ext cx="183515" cy="244475"/>
                            </a:xfrm>
                            <a:prstGeom prst="arc">
                              <a:avLst>
                                <a:gd name="adj1" fmla="val 16387518"/>
                                <a:gd name="adj2" fmla="val 4766565"/>
                              </a:avLst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0" name="Connecteur droit 650"/>
                          <wps:cNvCnPr/>
                          <wps:spPr>
                            <a:xfrm flipH="1">
                              <a:off x="1742440" y="488950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2" name="Connecteur droit 652"/>
                          <wps:cNvCnPr/>
                          <wps:spPr>
                            <a:xfrm flipH="1">
                              <a:off x="1344930" y="519430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3" name="Connecteur droit 653"/>
                          <wps:cNvCnPr/>
                          <wps:spPr>
                            <a:xfrm flipH="1">
                              <a:off x="2048510" y="244475"/>
                              <a:ext cx="304165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4" name="Connecteur droit 654"/>
                          <wps:cNvCnPr/>
                          <wps:spPr>
                            <a:xfrm flipV="1">
                              <a:off x="1558925" y="427990"/>
                              <a:ext cx="0" cy="24320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5" name="Connecteur droit 655"/>
                          <wps:cNvCnPr/>
                          <wps:spPr>
                            <a:xfrm flipV="1">
                              <a:off x="2109470" y="213995"/>
                              <a:ext cx="0" cy="24320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6" name="Ellipse 656"/>
                          <wps:cNvSpPr/>
                          <wps:spPr>
                            <a:xfrm rot="20359742">
                              <a:off x="861695" y="666115"/>
                              <a:ext cx="182880" cy="243840"/>
                            </a:xfrm>
                            <a:prstGeom prst="ellips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7" name="Connecteur droit 657"/>
                          <wps:cNvCnPr/>
                          <wps:spPr>
                            <a:xfrm flipH="1">
                              <a:off x="916305" y="549910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58" name="Arc 658"/>
                          <wps:cNvSpPr/>
                          <wps:spPr>
                            <a:xfrm rot="20335708">
                              <a:off x="1167765" y="543560"/>
                              <a:ext cx="183515" cy="244475"/>
                            </a:xfrm>
                            <a:prstGeom prst="arc">
                              <a:avLst>
                                <a:gd name="adj1" fmla="val 16387518"/>
                                <a:gd name="adj2" fmla="val 4766565"/>
                              </a:avLst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59" name="Connecteur droit 659"/>
                          <wps:cNvCnPr/>
                          <wps:spPr>
                            <a:xfrm flipH="1">
                              <a:off x="1039495" y="763905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0" name="Arc 660"/>
                          <wps:cNvSpPr/>
                          <wps:spPr>
                            <a:xfrm rot="20335708">
                              <a:off x="954405" y="635635"/>
                              <a:ext cx="183515" cy="244475"/>
                            </a:xfrm>
                            <a:prstGeom prst="arc">
                              <a:avLst>
                                <a:gd name="adj1" fmla="val 16387518"/>
                                <a:gd name="adj2" fmla="val 4766565"/>
                              </a:avLst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1" name="Arc 661"/>
                          <wps:cNvSpPr/>
                          <wps:spPr>
                            <a:xfrm rot="20335708">
                              <a:off x="1046480" y="605155"/>
                              <a:ext cx="183515" cy="244475"/>
                            </a:xfrm>
                            <a:prstGeom prst="arc">
                              <a:avLst>
                                <a:gd name="adj1" fmla="val 16387518"/>
                                <a:gd name="adj2" fmla="val 4766565"/>
                              </a:avLst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2" name="Arc 662"/>
                          <wps:cNvSpPr/>
                          <wps:spPr>
                            <a:xfrm rot="20335708">
                              <a:off x="1107440" y="574675"/>
                              <a:ext cx="183515" cy="244475"/>
                            </a:xfrm>
                            <a:prstGeom prst="arc">
                              <a:avLst>
                                <a:gd name="adj1" fmla="val 16387518"/>
                                <a:gd name="adj2" fmla="val 4766565"/>
                              </a:avLst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3" name="Connecteur droit 663"/>
                          <wps:cNvCnPr/>
                          <wps:spPr>
                            <a:xfrm flipH="1">
                              <a:off x="824865" y="794385"/>
                              <a:ext cx="121285" cy="4826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4" name="Connecteur droit 664"/>
                          <wps:cNvCnPr/>
                          <wps:spPr>
                            <a:xfrm flipH="1">
                              <a:off x="305435" y="917575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5" name="Connecteur droit 665"/>
                          <wps:cNvCnPr/>
                          <wps:spPr>
                            <a:xfrm flipH="1">
                              <a:off x="305435" y="1099820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6" name="Connecteur droit 666"/>
                          <wps:cNvCnPr/>
                          <wps:spPr>
                            <a:xfrm flipH="1" flipV="1">
                              <a:off x="91440" y="947420"/>
                              <a:ext cx="212725" cy="9144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7" name="Connecteur droit 667"/>
                          <wps:cNvCnPr/>
                          <wps:spPr>
                            <a:xfrm flipH="1">
                              <a:off x="91440" y="824865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8" name="Connecteur droit 668"/>
                          <wps:cNvCnPr/>
                          <wps:spPr>
                            <a:xfrm flipH="1" flipV="1">
                              <a:off x="397510" y="824865"/>
                              <a:ext cx="212725" cy="9144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69" name="Connecteur droit 669"/>
                          <wps:cNvCnPr/>
                          <wps:spPr>
                            <a:xfrm>
                              <a:off x="305435" y="1038860"/>
                              <a:ext cx="0" cy="18288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0" name="Connecteur droit 670"/>
                          <wps:cNvCnPr/>
                          <wps:spPr>
                            <a:xfrm>
                              <a:off x="610870" y="917575"/>
                              <a:ext cx="0" cy="18288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1" name="Connecteur droit 671"/>
                          <wps:cNvCnPr/>
                          <wps:spPr>
                            <a:xfrm>
                              <a:off x="91440" y="947420"/>
                              <a:ext cx="0" cy="18288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2" name="Connecteur droit 672"/>
                          <wps:cNvCnPr/>
                          <wps:spPr>
                            <a:xfrm flipH="1" flipV="1">
                              <a:off x="91440" y="1130300"/>
                              <a:ext cx="212725" cy="9144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3" name="Connecteur droit 673"/>
                          <wps:cNvCnPr/>
                          <wps:spPr>
                            <a:xfrm>
                              <a:off x="122555" y="1008380"/>
                              <a:ext cx="121920" cy="15240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4" name="Connecteur droit 674"/>
                          <wps:cNvCnPr/>
                          <wps:spPr>
                            <a:xfrm flipH="1">
                              <a:off x="122555" y="1069340"/>
                              <a:ext cx="152400" cy="3048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5" name="Connecteur droit 675"/>
                          <wps:cNvCnPr/>
                          <wps:spPr>
                            <a:xfrm>
                              <a:off x="1100455" y="458470"/>
                              <a:ext cx="0" cy="18288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6" name="Connecteur droit 676"/>
                          <wps:cNvCnPr/>
                          <wps:spPr>
                            <a:xfrm flipH="1">
                              <a:off x="763905" y="476885"/>
                              <a:ext cx="335280" cy="13398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7" name="Connecteur droit 677"/>
                          <wps:cNvCnPr/>
                          <wps:spPr>
                            <a:xfrm>
                              <a:off x="763905" y="610870"/>
                              <a:ext cx="0" cy="27495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8" name="Connecteur droit 678"/>
                          <wps:cNvCnPr/>
                          <wps:spPr>
                            <a:xfrm flipH="1">
                              <a:off x="610870" y="855345"/>
                              <a:ext cx="182245" cy="7239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79" name="Connecteur droit 679"/>
                          <wps:cNvCnPr/>
                          <wps:spPr>
                            <a:xfrm flipH="1">
                              <a:off x="0" y="1099820"/>
                              <a:ext cx="182245" cy="7175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1" name="Connecteur droit 681"/>
                          <wps:cNvCnPr/>
                          <wps:spPr>
                            <a:xfrm flipV="1">
                              <a:off x="1895475" y="549910"/>
                              <a:ext cx="0" cy="4267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5" name="Connecteur droit 685"/>
                          <wps:cNvCnPr/>
                          <wps:spPr>
                            <a:xfrm flipH="1">
                              <a:off x="427990" y="824865"/>
                              <a:ext cx="1465580" cy="58610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6" name="Connecteur droit 686"/>
                          <wps:cNvCnPr/>
                          <wps:spPr>
                            <a:xfrm flipV="1">
                              <a:off x="427990" y="1161415"/>
                              <a:ext cx="0" cy="27495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87" name="Connecteur droit 687"/>
                          <wps:cNvCnPr/>
                          <wps:spPr>
                            <a:xfrm flipH="1">
                              <a:off x="1742440" y="917575"/>
                              <a:ext cx="304800" cy="12192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91" name="Ellipse 691"/>
                          <wps:cNvSpPr/>
                          <wps:spPr>
                            <a:xfrm>
                              <a:off x="2353945" y="0"/>
                              <a:ext cx="396875" cy="396875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06FA516" w14:textId="47D4F7F7" w:rsidR="00E643C5" w:rsidRPr="00E643C5" w:rsidRDefault="00E643C5" w:rsidP="0021379E">
                                <w:pPr>
                                  <w:jc w:val="center"/>
                                  <w:rPr>
                                    <w:sz w:val="28"/>
                                  </w:rPr>
                                </w:pPr>
                                <w:r w:rsidRPr="00E643C5">
                                  <w:rPr>
                                    <w:sz w:val="14"/>
                                  </w:rPr>
                                  <w:t>Moto-réducteur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2" name="Forme libre 12"/>
                        <wps:cNvSpPr/>
                        <wps:spPr>
                          <a:xfrm flipH="1">
                            <a:off x="312420" y="618490"/>
                            <a:ext cx="4561205" cy="1805305"/>
                          </a:xfrm>
                          <a:custGeom>
                            <a:avLst/>
                            <a:gdLst>
                              <a:gd name="connsiteX0" fmla="*/ 0 w 584791"/>
                              <a:gd name="connsiteY0" fmla="*/ 0 h 1786270"/>
                              <a:gd name="connsiteX1" fmla="*/ 584791 w 584791"/>
                              <a:gd name="connsiteY1" fmla="*/ 1786270 h 17862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584791" h="1786270">
                                <a:moveTo>
                                  <a:pt x="0" y="0"/>
                                </a:moveTo>
                                <a:lnTo>
                                  <a:pt x="584791" y="1786270"/>
                                </a:lnTo>
                              </a:path>
                            </a:pathLst>
                          </a:custGeom>
                          <a:ln w="6350" cmpd="sng">
                            <a:prstDash val="lgDashDot"/>
                            <a:headEnd type="none"/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Zone de texte 13"/>
                        <wps:cNvSpPr txBox="1"/>
                        <wps:spPr>
                          <a:xfrm>
                            <a:off x="0" y="1380490"/>
                            <a:ext cx="376886" cy="351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Zone de texte 14"/>
                        <wps:cNvSpPr txBox="1"/>
                        <wps:spPr>
                          <a:xfrm>
                            <a:off x="-257159" y="1791562"/>
                            <a:ext cx="969486" cy="5670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E9A79A" w14:textId="77777777" w:rsidR="00E643C5" w:rsidRDefault="00E643C5" w:rsidP="0021379E">
                              <w:pPr>
                                <w:rPr>
                                  <w:sz w:val="32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  <w:p w14:paraId="769683FC" w14:textId="36CFAF30" w:rsidR="00E643C5" w:rsidRPr="003F0F1E" w:rsidRDefault="00E643C5" w:rsidP="0021379E">
                              <w:pPr>
                                <w:rPr>
                                  <w:sz w:val="32"/>
                                </w:rPr>
                              </w:pPr>
                              <w:r w:rsidRPr="0021379E">
                                <w:rPr>
                                  <w:sz w:val="18"/>
                                </w:rPr>
                                <w:t>(</w:t>
                              </w:r>
                              <w:proofErr w:type="gramStart"/>
                              <w:r w:rsidRPr="0021379E">
                                <w:rPr>
                                  <w:sz w:val="18"/>
                                </w:rPr>
                                <w:t>axe</w:t>
                              </w:r>
                              <w:proofErr w:type="gramEnd"/>
                              <w:r w:rsidRPr="0021379E">
                                <w:rPr>
                                  <w:sz w:val="18"/>
                                </w:rPr>
                                <w:t xml:space="preserve"> de la vis)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Forme libre 15"/>
                        <wps:cNvSpPr/>
                        <wps:spPr>
                          <a:xfrm flipH="1" flipV="1">
                            <a:off x="3995420" y="107950"/>
                            <a:ext cx="0" cy="832485"/>
                          </a:xfrm>
                          <a:custGeom>
                            <a:avLst/>
                            <a:gdLst>
                              <a:gd name="connsiteX0" fmla="*/ 0 w 584791"/>
                              <a:gd name="connsiteY0" fmla="*/ 0 h 1786270"/>
                              <a:gd name="connsiteX1" fmla="*/ 584791 w 584791"/>
                              <a:gd name="connsiteY1" fmla="*/ 1786270 h 17862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584791" h="1786270">
                                <a:moveTo>
                                  <a:pt x="0" y="0"/>
                                </a:moveTo>
                                <a:lnTo>
                                  <a:pt x="584791" y="1786270"/>
                                </a:lnTo>
                              </a:path>
                            </a:pathLst>
                          </a:custGeom>
                          <a:ln w="6350" cmpd="sng">
                            <a:prstDash val="lgDashDot"/>
                            <a:headEnd type="none"/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Zone de texte 17"/>
                        <wps:cNvSpPr txBox="1"/>
                        <wps:spPr>
                          <a:xfrm>
                            <a:off x="3896360" y="0"/>
                            <a:ext cx="50673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F4F2A80" w14:textId="7278D1B1" w:rsidR="00E643C5" w:rsidRPr="003F0F1E" w:rsidRDefault="00E643C5" w:rsidP="0021379E">
                              <w:pPr>
                                <w:rPr>
                                  <w:sz w:val="32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  <m:t>y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Forme libre 19"/>
                        <wps:cNvSpPr/>
                        <wps:spPr>
                          <a:xfrm>
                            <a:off x="4004945" y="976630"/>
                            <a:ext cx="1049655" cy="398145"/>
                          </a:xfrm>
                          <a:custGeom>
                            <a:avLst/>
                            <a:gdLst>
                              <a:gd name="connsiteX0" fmla="*/ 0 w 584791"/>
                              <a:gd name="connsiteY0" fmla="*/ 0 h 1786270"/>
                              <a:gd name="connsiteX1" fmla="*/ 584791 w 584791"/>
                              <a:gd name="connsiteY1" fmla="*/ 1786270 h 17862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584791" h="1786270">
                                <a:moveTo>
                                  <a:pt x="0" y="0"/>
                                </a:moveTo>
                                <a:lnTo>
                                  <a:pt x="584791" y="1786270"/>
                                </a:lnTo>
                              </a:path>
                            </a:pathLst>
                          </a:custGeom>
                          <a:ln w="6350" cmpd="sng">
                            <a:prstDash val="lgDashDot"/>
                            <a:headEnd type="none"/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Zone de texte 20"/>
                        <wps:cNvSpPr txBox="1"/>
                        <wps:spPr>
                          <a:xfrm>
                            <a:off x="4765040" y="941070"/>
                            <a:ext cx="50673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EE5C6F4" w14:textId="53F91FFA" w:rsidR="00E643C5" w:rsidRPr="003F0F1E" w:rsidRDefault="00E643C5" w:rsidP="0021379E">
                              <w:pPr>
                                <w:rPr>
                                  <w:sz w:val="32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  <m:t>z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r 26" o:spid="_x0000_s1045" style="position:absolute;left:0;text-align:left;margin-left:70.65pt;margin-top:-47.8pt;width:399.6pt;height:183.35pt;z-index:251906048;mso-position-horizontal-relative:text;mso-position-vertical-relative:text;mso-width-relative:margin;mso-height-relative:margin" coordorigin="-257159" coordsize="5756894,26416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">
                <v:group id="Grouper 10" o:spid="_x0000_s1046" style="position:absolute;left:855980;top:216535;width:4643755;height:2425065" coordsize="2750820,14363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7T3CGsUAAADbAAAA&#10;DwAAAAAAAAAAAAAAAACpAgAAZHJzL2Rvd25yZXYueG1sUEsFBgAAAAAEAAQA+gAAAJsDAAAAAA==&#10;">
                  <v:shape id="Forme libre 688" o:spid="_x0000_s1047" style="position:absolute;left:1740535;top:904240;width:306070;height:353695;visibility:visible;mso-wrap-style:square;v-text-anchor:middle" coordsize="363135,4200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COfmwQAA&#10;ANwAAAAPAAAAZHJzL2Rvd25yZXYueG1sRE9NS8NAEL0X/A/LCN7ajRVCid2WIIiFasFWD97G7DQJ&#10;ZmdDdtrGf+8cCh4f73u5HkNnzjSkNrKD+1kGhriKvuXawcfheboAkwTZYxeZHPxSgvXqZrLEwscL&#10;v9N5L7XREE4FOmhE+sLaVDUUMM1iT6zcMQ4BReFQWz/gRcNDZ+dZltuALWtDgz09NVT97E9Be7fV&#10;25d8SulLfD1+7+gBc/vi3N3tWD6CERrlX3x1b7yDfKFr9YweAbv6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FQjn5sEAAADcAAAADwAAAAAAAAAAAAAAAACXAgAAZHJzL2Rvd25y&#10;ZXYueG1sUEsFBgAAAAAEAAQA9QAAAIUDAAAAAA==&#10;" path="m0,153129l363135,,363135,258132,4375,420011c2917,331050,1458,242090,,153129xe" fillcolor="red" stroked="f" strokeweight="1.5pt">
                    <v:fill r:id="rId12" o:title="" type="pattern"/>
                    <v:path arrowok="t" o:connecttype="custom" o:connectlocs="0,128951;306070,0;306070,217375;3687,353695;0,128951" o:connectangles="0,0,0,0,0"/>
                  </v:shape>
                  <v:oval id="Ellipse 647" o:spid="_x0000_s1048" style="position:absolute;left:1565910;top:390525;width:182880;height:243840;rotation:-1354692fd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dEazxQAA&#10;ANwAAAAPAAAAZHJzL2Rvd25yZXYueG1sRI9ba8JAFITfC/0PyxF8qxvrldRV6o3mqVAV6eMhe0xC&#10;s2dDdo3RX98VBB+HmfmGmS1aU4qGaldYVtDvRSCIU6sLzhQc9tu3KQjnkTWWlknBlRws5q8vM4y1&#10;vfAPNTufiQBhF6OC3PsqltKlORl0PVsRB+9ka4M+yDqTusZLgJtSvkfRWBosOCzkWNEqp/RvdzYK&#10;Nrflsfrqj87XFSeDZPr7Tc2alOp22s8PEJ5a/ww/2olWMB5O4H4mHAE5/wc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PB0RrPFAAAA3AAAAA8AAAAAAAAAAAAAAAAAlwIAAGRycy9k&#10;b3ducmV2LnhtbFBLBQYAAAAABAAEAPUAAACJAwAAAAA=&#10;" filled="f" strokecolor="red" strokeweight="1.5pt"/>
                  <v:line id="Connecteur droit 648" o:spid="_x0000_s1049" style="position:absolute;flip:x;visibility:visible;mso-wrap-style:square" from="1619885,275590" to="1924685,3975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0cG4cMQAAADcAAAADwAAAGRycy9kb3ducmV2LnhtbERPy2rCQBTdC/2H4Ra6M5OWmtY0oxRB&#10;cSFoUwl0d8nc5tHMnZCZavx7ZyG4PJx3thxNJ040uMaygucoBkFcWt1wpeD4vZ6+g3AeWWNnmRRc&#10;yMFy8TDJMNX2zF90yn0lQgi7FBXU3veplK6syaCLbE8cuF87GPQBDpXUA55DuOnkSxwn0mDDoaHG&#10;nlY1lX/5v1HQ7as2n282651fvc0w+Sna4lAo9fQ4fn6A8DT6u/jm3moFyWtYG86EIyAXV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RwbhwxAAAANwAAAAPAAAAAAAAAAAA&#10;AAAAAKECAABkcnMvZG93bnJldi54bWxQSwUGAAAAAAQABAD5AAAAkgMAAAAA&#10;" strokecolor="red" strokeweight="1.5pt"/>
                  <v:shape id="Arc 649" o:spid="_x0000_s1050" style="position:absolute;left:1871980;top:268605;width:183515;height:244475;rotation:-1380944fd;visibility:visible;mso-wrap-style:square;v-text-anchor:middle" coordsize="183515,24447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Ey9E4xgAA&#10;ANwAAAAPAAAAZHJzL2Rvd25yZXYueG1sRI/RasJAFETfBf9huYJvdWOwoqmrSKk0SGkx9QMu2dsk&#10;TfZuyG5N6te7hYKPw8ycYTa7wTTiQp2rLCuYzyIQxLnVFRcKzp+HhxUI55E1NpZJwS852G3How0m&#10;2vZ8okvmCxEg7BJUUHrfJlK6vCSDbmZb4uB92c6gD7IrpO6wD3DTyDiKltJgxWGhxJaeS8rr7Mco&#10;cI/Xw0ectde0eH1/c8fv+hytX5SaTob9EwhPg7+H/9upVrBcrOHvTDgCcnsD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AEy9E4xgAAANwAAAAPAAAAAAAAAAAAAAAAAJcCAABkcnMv&#10;ZG93bnJldi54bWxQSwUGAAAAAAQABAD1AAAAigMAAAAA&#10;" path="m98414,322nsc144673,4805,181148,54570,183406,116286,185540,174612,156410,226803,113867,240874l91758,122238,98414,322xem98414,322nfc144673,4805,181148,54570,183406,116286,185540,174612,156410,226803,113867,240874e" filled="f" strokecolor="red" strokeweight="1.5pt">
                    <v:path arrowok="t" o:connecttype="custom" o:connectlocs="98414,322;183406,116286;113867,240874" o:connectangles="0,0,0"/>
                  </v:shape>
                  <v:line id="Connecteur droit 650" o:spid="_x0000_s1051" style="position:absolute;flip:x;visibility:visible;mso-wrap-style:square" from="1742440,488950" to="2047240,61087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m4iq8QAAADcAAAADwAAAGRycy9kb3ducmV2LnhtbERPy2rCQBTdC/2H4Rbc6aRCYhudSBGU&#10;LgrVtATcXTK3eTRzJ2SmMf37zkJweTjv7W4ynRhpcI1lBU/LCARxaXXDlYKvz8PiGYTzyBo7y6Tg&#10;jxzssofZFlNtr3ymMfeVCCHsUlRQe9+nUrqyJoNuaXviwH3bwaAPcKikHvAawk0nV1GUSIMNh4Ya&#10;e9rXVP7kv0ZB91G1+cvxeHj3+3WMyaVoi1Oh1Pxxet2A8DT5u/jmftMKkjjMD2fCEZDZP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qbiKrxAAAANwAAAAPAAAAAAAAAAAA&#10;AAAAAKECAABkcnMvZG93bnJldi54bWxQSwUGAAAAAAQABAD5AAAAkgMAAAAA&#10;" strokecolor="red" strokeweight="1.5pt"/>
                  <v:line id="Connecteur droit 652" o:spid="_x0000_s1052" style="position:absolute;flip:x;visibility:visible;mso-wrap-style:square" from="1344930,519430" to="1649730,64135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CoV6cMAAADcAAAADwAAAGRycy9kb3ducmV2LnhtbESP0YrCMBRE34X9h3AXfNNUxaLVKIsg&#10;+rSr1Q+4NNe2mNx0m6j17zfCgo/DzJxhluvOGnGn1teOFYyGCQjiwumaSwXn03YwA+EDskbjmBQ8&#10;ycN69dFbYqbdg490z0MpIoR9hgqqEJpMSl9UZNEPXUMcvYtrLYYo21LqFh8Rbo0cJ0kqLdYcFyps&#10;aFNRcc1vVsEs/fnemCI/PSf1YTdPf81uvjVK9T+7rwWIQF14h//be60gnY7hdSYeAbn6Aw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EQqFenDAAAA3AAAAA8AAAAAAAAAAAAA&#10;AAAAoQIAAGRycy9kb3ducmV2LnhtbFBLBQYAAAAABAAEAPkAAACRAwAAAAA=&#10;" strokecolor="green" strokeweight="1.5pt"/>
                  <v:line id="Connecteur droit 653" o:spid="_x0000_s1053" style="position:absolute;flip:x;visibility:visible;mso-wrap-style:square" from="2048510,244475" to="2352675,36639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2awcsMAAADcAAAADwAAAGRycy9kb3ducmV2LnhtbESP0YrCMBRE34X9h3AXfNPUFYtWoyyC&#10;6NOq1Q+4NNe2mNx0m6zWv98Igo/DzJxhFqvOGnGj1teOFYyGCQjiwumaSwXn02YwBeEDskbjmBQ8&#10;yMNq+dFbYKbdnY90y0MpIoR9hgqqEJpMSl9UZNEPXUMcvYtrLYYo21LqFu8Rbo38SpJUWqw5LlTY&#10;0Lqi4pr/WQXTdP+zNkV+eozrw3aW/prtbGOU6n9233MQgbrwDr/aO60gnYzheSYeAbn8Bw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CtmsHLDAAAA3AAAAA8AAAAAAAAAAAAA&#10;AAAAoQIAAGRycy9kb3ducmV2LnhtbFBLBQYAAAAABAAEAPkAAACRAwAAAAA=&#10;" strokecolor="green" strokeweight="1.5pt"/>
                  <v:line id="Connecteur droit 654" o:spid="_x0000_s1054" style="position:absolute;flip:y;visibility:visible;mso-wrap-style:square" from="1558925,427990" to="1558925,67119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I8oBsUAAADcAAAADwAAAGRycy9kb3ducmV2LnhtbESP3WrCQBSE74W+w3IKvdNNfwwas5Ei&#10;iL3SmvgAh+wxCd09m2a3Gt/eLRR6OczMN0y+Hq0RFxp851jB8ywBQVw73XGj4FRtpwsQPiBrNI5J&#10;wY08rIuHSY6Zdlc+0qUMjYgQ9hkqaEPoMyl93ZJFP3M9cfTObrAYohwaqQe8Rrg18iVJUmmx47jQ&#10;Yk+bluqv8scqWKSH/cbUZXV77T53y/Tb7JZbo9TT4/i+AhFoDP/hv/aHVpDO3+D3TDwCsrgD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pI8oBsUAAADcAAAADwAAAAAAAAAA&#10;AAAAAAChAgAAZHJzL2Rvd25yZXYueG1sUEsFBgAAAAAEAAQA+QAAAJMDAAAAAA==&#10;" strokecolor="green" strokeweight="1.5pt"/>
                  <v:line id="Connecteur droit 655" o:spid="_x0000_s1055" style="position:absolute;flip:y;visibility:visible;mso-wrap-style:square" from="2109470,213995" to="2109470,4572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y8ONncUAAADcAAAADwAAAGRycy9kb3ducmV2LnhtbESPwWrDMBBE74H+g9hCb4mclhjHiRJK&#10;IKSnNrX7AYu1sU2klWuptvP3VaGQ4zAzb5jtfrJGDNT71rGC5SIBQVw53XKt4Ks8zjMQPiBrNI5J&#10;wY087HcPsy3m2o38SUMRahEh7HNU0ITQ5VL6qiGLfuE64uhdXG8xRNnXUvc4Rrg18jlJUmmx5bjQ&#10;YEeHhqpr8WMVZOnH+8FURXl7ac+ndfptTuujUerpcXrdgAg0hXv4v/2mFaSrFfydiUdA7n4B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y8ONncUAAADcAAAADwAAAAAAAAAA&#10;AAAAAAChAgAAZHJzL2Rvd25yZXYueG1sUEsFBgAAAAAEAAQA+QAAAJMDAAAAAA==&#10;" strokecolor="green" strokeweight="1.5pt"/>
                  <v:oval id="Ellipse 656" o:spid="_x0000_s1056" style="position:absolute;left:861695;top:666115;width:182880;height:243840;rotation:-1354692fd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XYf3xgAA&#10;ANwAAAAPAAAAZHJzL2Rvd25yZXYueG1sRI9Pa8JAFMTvhX6H5RV6002FBo1uQlv/IPVUDZ4f2WcS&#10;zb4N2dWk/fRuodDjMDO/YRbZYBpxo87VlhW8jCMQxIXVNZcK8sN6NAXhPLLGxjIp+CYHWfr4sMBE&#10;256/6Lb3pQgQdgkqqLxvEyldUZFBN7YtcfBOtjPog+xKqTvsA9w0chJFsTRYc1iosKWPiorL/moU&#10;TGZ53mveXFefx90yf+/P8e70o9Tz0/A2B+Fp8P/hv/ZWK4hfY/g9E46ATO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CXYf3xgAAANwAAAAPAAAAAAAAAAAAAAAAAJcCAABkcnMv&#10;ZG93bnJldi54bWxQSwUGAAAAAAQABAD1AAAAigMAAAAA&#10;" filled="f" strokecolor="blue" strokeweight="1.5pt"/>
                  <v:line id="Connecteur droit 657" o:spid="_x0000_s1057" style="position:absolute;flip:x;visibility:visible;mso-wrap-style:square" from="916305,549910" to="1221105,6718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ypLMsQAAADcAAAADwAAAGRycy9kb3ducmV2LnhtbESPT2vCQBTE70K/w/IKvYhuFKqSuoqI&#10;Qo8a00Jvj+zLH8y+DdmNSb59Vyj0OMzMb5jtfjC1eFDrKssKFvMIBHFmdcWFgvR2nm1AOI+ssbZM&#10;CkZysN+9TLYYa9vzlR6JL0SAsItRQel9E0vpspIMurltiIOX29agD7ItpG6xD3BTy2UUraTBisNC&#10;iQ0dS8ruSWcUJDJNx/z+k32fuDfj16W7dPlUqbfX4fABwtPg/8N/7U+tYPW+hueZcATk7h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rKksyxAAAANwAAAAPAAAAAAAAAAAA&#10;AAAAAKECAABkcnMvZG93bnJldi54bWxQSwUGAAAAAAQABAD5AAAAkgMAAAAA&#10;" strokecolor="blue" strokeweight="1.5pt"/>
                  <v:shape id="Arc 658" o:spid="_x0000_s1058" style="position:absolute;left:1167765;top:543560;width:183515;height:244475;rotation:-1380944fd;visibility:visible;mso-wrap-style:square;v-text-anchor:middle" coordsize="183515,24447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+CjUvwAA&#10;ANwAAAAPAAAAZHJzL2Rvd25yZXYueG1sRE/LisIwFN0L/kO4gjubKliGahQfCIIbx9f60lzbYnNT&#10;mlirX28WA7M8nPd82ZlKtNS40rKCcRSDIM6sLjlXcDnvRj8gnEfWWFkmBW9ysFz0e3NMtX3xL7Un&#10;n4sQwi5FBYX3dSqlywoy6CJbEwfubhuDPsAml7rBVwg3lZzEcSINlhwaCqxpU1D2OD2Ngv2B8ud1&#10;XSWt0x4/x+3kEG9vSg0H3WoGwlPn/8V/7r1WkEzD2nAmHAG5+AI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Kj4KNS/AAAA3AAAAA8AAAAAAAAAAAAAAAAAlwIAAGRycy9kb3ducmV2&#10;LnhtbFBLBQYAAAAABAAEAPUAAACDAwAAAAA=&#10;" path="m98414,322nsc144673,4805,181148,54570,183406,116286,185540,174612,156410,226803,113867,240874l91758,122238,98414,322xem98414,322nfc144673,4805,181148,54570,183406,116286,185540,174612,156410,226803,113867,240874e" filled="f" strokecolor="blue" strokeweight="1.5pt">
                    <v:path arrowok="t" o:connecttype="custom" o:connectlocs="98414,322;183406,116286;113867,240874" o:connectangles="0,0,0"/>
                  </v:shape>
                  <v:line id="Connecteur droit 659" o:spid="_x0000_s1059" style="position:absolute;flip:x;visibility:visible;mso-wrap-style:square" from="1039495,763905" to="1344295,88582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fl628QAAADcAAAADwAAAGRycy9kb3ducmV2LnhtbESPT2vCQBTE70K/w/IKvYhuFCqauoqI&#10;Qo8a00Jvj+zLH8y+DdmNSb59Vyj0OMzMb5jtfjC1eFDrKssKFvMIBHFmdcWFgvR2nq1BOI+ssbZM&#10;CkZysN+9TLYYa9vzlR6JL0SAsItRQel9E0vpspIMurltiIOX29agD7ItpG6xD3BTy2UUraTBisNC&#10;iQ0dS8ruSWcUJDJNx/z+k32fuDfj16W7dPlUqbfX4fABwtPg/8N/7U+tYPW+geeZcATk7h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1+XrbxAAAANwAAAAPAAAAAAAAAAAA&#10;AAAAAKECAABkcnMvZG93bnJldi54bWxQSwUGAAAAAAQABAD5AAAAkgMAAAAA&#10;" strokecolor="blue" strokeweight="1.5pt"/>
                  <v:shape id="Arc 660" o:spid="_x0000_s1060" style="position:absolute;left:954405;top:635635;width:183515;height:244475;rotation:-1380944fd;visibility:visible;mso-wrap-style:square;v-text-anchor:middle" coordsize="183515,24447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exGZvwAA&#10;ANwAAAAPAAAAZHJzL2Rvd25yZXYueG1sRE/Pa8IwFL4P/B/CE7zN1B26UY0iQnEgOFbF86N5NsXm&#10;pSSp1v/eHAY7fny/V5vRduJOPrSOFSzmGQji2umWGwXnU/n+BSJEZI2dY1LwpACb9eRthYV2D/6l&#10;exUbkUI4FKjAxNgXUobakMUwdz1x4q7OW4wJ+kZqj48Ubjv5kWW5tNhyajDY085QfasGq+BTD6Z0&#10;vnTH6mfo+sP2eDF7Umo2HbdLEJHG+C/+c39rBXme5qcz6QjI9Qs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Jx7EZm/AAAA3AAAAA8AAAAAAAAAAAAAAAAAlwIAAGRycy9kb3ducmV2&#10;LnhtbFBLBQYAAAAABAAEAPUAAACDAwAAAAA=&#10;" path="m98414,322nsc144673,4805,181148,54570,183406,116286,185540,174612,156410,226803,113867,240874l91758,122238,98414,322xem98414,322nfc144673,4805,181148,54570,183406,116286,185540,174612,156410,226803,113867,240874e" filled="f" strokecolor="green" strokeweight="1.5pt">
                    <v:path arrowok="t" o:connecttype="custom" o:connectlocs="98414,322;183406,116286;113867,240874" o:connectangles="0,0,0"/>
                  </v:shape>
                  <v:shape id="Arc 661" o:spid="_x0000_s1061" style="position:absolute;left:1046480;top:605155;width:183515;height:244475;rotation:-1380944fd;visibility:visible;mso-wrap-style:square;v-text-anchor:middle" coordsize="183515,24447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zN7QCwwAA&#10;ANwAAAAPAAAAZHJzL2Rvd25yZXYueG1sRI9Ba8JAFITvQv/D8gq96UYPUVJXkUKwUFCM4vmRfc2G&#10;Zt+G3Y2m/75bEDwOM/MNs96OthM38qF1rGA+y0AQ10633Ci4nMvpCkSIyBo7x6TglwJsNy+TNRba&#10;3flEtyo2IkE4FKjAxNgXUobakMUwcz1x8r6dtxiT9I3UHu8Jbju5yLJcWmw5LRjs6cNQ/VMNVsFS&#10;D6Z0vnSH6jh0/dfucDV7Uurtddy9g4g0xmf40f7UCvJ8Dv9n0hGQmz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zN7QCwwAAANwAAAAPAAAAAAAAAAAAAAAAAJcCAABkcnMvZG93&#10;bnJldi54bWxQSwUGAAAAAAQABAD1AAAAhwMAAAAA&#10;" path="m98414,322nsc144673,4805,181148,54570,183406,116286,185540,174612,156410,226803,113867,240874l91758,122238,98414,322xem98414,322nfc144673,4805,181148,54570,183406,116286,185540,174612,156410,226803,113867,240874e" filled="f" strokecolor="green" strokeweight="1.5pt">
                    <v:path arrowok="t" o:connecttype="custom" o:connectlocs="98414,322;183406,116286;113867,240874" o:connectangles="0,0,0"/>
                  </v:shape>
                  <v:shape id="Arc 662" o:spid="_x0000_s1062" style="position:absolute;left:1107440;top:574675;width:183515;height:244475;rotation:-1380944fd;visibility:visible;mso-wrap-style:square;v-text-anchor:middle" coordsize="183515,24447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D5Sp1wwAA&#10;ANwAAAAPAAAAZHJzL2Rvd25yZXYueG1sRI9Ba8JAFITvBf/D8gRvdaOHKKmrSCFYKChG8fzIvmZD&#10;s2/D7kbjv+8WCj0OM/MNs9mNthN38qF1rGAxz0AQ10633Ci4XsrXNYgQkTV2jknBkwLstpOXDRba&#10;PfhM9yo2IkE4FKjAxNgXUobakMUwdz1x8r6ctxiT9I3UHh8Jbju5zLJcWmw5LRjs6d1Q/V0NVsFK&#10;D6Z0vnTH6jR0/ef+eDMHUmo2HfdvICKN8T/81/7QCvJ8Cb9n0hGQ2x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D5Sp1wwAAANwAAAAPAAAAAAAAAAAAAAAAAJcCAABkcnMvZG93&#10;bnJldi54bWxQSwUGAAAAAAQABAD1AAAAhwMAAAAA&#10;" path="m98414,322nsc144673,4805,181148,54570,183406,116286,185540,174612,156410,226803,113867,240874l91758,122238,98414,322xem98414,322nfc144673,4805,181148,54570,183406,116286,185540,174612,156410,226803,113867,240874e" filled="f" strokecolor="green" strokeweight="1.5pt">
                    <v:path arrowok="t" o:connecttype="custom" o:connectlocs="98414,322;183406,116286;113867,240874" o:connectangles="0,0,0"/>
                  </v:shape>
                  <v:line id="Connecteur droit 663" o:spid="_x0000_s1063" style="position:absolute;flip:x;visibility:visible;mso-wrap-style:square" from="824865,794385" to="946150,84264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Qp6z8MAAADcAAAADwAAAGRycy9kb3ducmV2LnhtbESP0WoCMRRE3wv+Q7iCbzVrhaCrUUQQ&#10;fbLt6gdcNtfdxeRm3aS6/r0pFPo4zMwZZrnunRV36kLjWcNknIEgLr1puNJwPu3eZyBCRDZoPZOG&#10;JwVYrwZvS8yNf/A33YtYiQThkKOGOsY2lzKUNTkMY98SJ+/iO4cxya6SpsNHgjsrP7JMSYcNp4Ua&#10;W9rWVF6LH6dhpj6PW1sWp+e0+drP1c3u5zur9WjYbxYgIvXxP/zXPhgNSk3h90w6AnL1Ag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OUKes/DAAAA3AAAAA8AAAAAAAAAAAAA&#10;AAAAoQIAAGRycy9kb3ducmV2LnhtbFBLBQYAAAAABAAEAPkAAACRAwAAAAA=&#10;" strokecolor="green" strokeweight="1.5pt"/>
                  <v:line id="Connecteur droit 664" o:spid="_x0000_s1064" style="position:absolute;flip:x;visibility:visible;mso-wrap-style:square" from="305435,917575" to="610235,103949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znuFcYAAADcAAAADwAAAGRycy9kb3ducmV2LnhtbESPT2vCQBTE70K/w/IKvemmUtOauhER&#10;lB4KaloC3h7Z1/xp9m3IbjV++64geBxm5jfMYjmYVpyod7VlBc+TCARxYXXNpYLvr834DYTzyBpb&#10;y6TgQg6W6cNogYm2Zz7QKfOlCBB2CSqovO8SKV1RkUE3sR1x8H5sb9AH2ZdS93gOcNPKaRTF0mDN&#10;YaHCjtYVFb/Zn1HQ7somm2+3m0+/fp1hfMybfJ8r9fQ4rN5BeBr8PXxrf2gFcfwC1zPhCMj0Hw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Bs57hXGAAAA3AAAAA8AAAAAAAAA&#10;AAAAAAAAoQIAAGRycy9kb3ducmV2LnhtbFBLBQYAAAAABAAEAPkAAACUAwAAAAA=&#10;" strokecolor="red" strokeweight="1.5pt"/>
                  <v:line id="Connecteur droit 665" o:spid="_x0000_s1065" style="position:absolute;flip:x;visibility:visible;mso-wrap-style:square" from="305435,1099820" to="610235,12217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HVLjsYAAADcAAAADwAAAGRycy9kb3ducmV2LnhtbESPQWvCQBSE70L/w/IK3uqmBWONrlIC&#10;EQ9CbZSAt0f2mcRm34bsqum/7xYKHoeZ+YZZrgfTihv1rrGs4HUSgSAurW64UnA8ZC/vIJxH1tha&#10;JgU/5GC9ehotMdH2zl90y30lAoRdggpq77tESlfWZNBNbEccvLPtDfog+0rqHu8Bblr5FkWxNNhw&#10;WKixo7Sm8ju/GgXtZ3XJ55tNtvPpbIrxqbgU+0Kp8fPwsQDhafCP8H97qxXE8RT+zoQjIFe/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HR1S47GAAAA3AAAAA8AAAAAAAAA&#10;AAAAAAAAoQIAAGRycy9kb3ducmV2LnhtbFBLBQYAAAAABAAEAPkAAACUAwAAAAA=&#10;" strokecolor="red" strokeweight="1.5pt"/>
                  <v:line id="Connecteur droit 666" o:spid="_x0000_s1066" style="position:absolute;flip:x y;visibility:visible;mso-wrap-style:square" from="91440,947420" to="304165,103886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c/bSsQAAADcAAAADwAAAGRycy9kb3ducmV2LnhtbESPzWrCQBSF9wXfYbhCd3ViwSDRUVSo&#10;rQsX2uj6krlmgpk7MTOa9O07BaHLw/n5OPNlb2vxoNZXjhWMRwkI4sLpiksF+ffH2xSED8gaa8ek&#10;4Ic8LBeDlzlm2nV8oMcxlCKOsM9QgQmhyaT0hSGLfuQa4uhdXGsxRNmWUrfYxXFby/ckSaXFiiPB&#10;YEMbQ8X1eLcRcv68TU5dnee77Wa/XzeTqbnulHod9qsZiEB9+A8/219aQZqm8HcmHgG5+A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xz9tKxAAAANwAAAAPAAAAAAAAAAAA&#10;AAAAAKECAABkcnMvZG93bnJldi54bWxQSwUGAAAAAAQABAD5AAAAkgMAAAAA&#10;" strokecolor="red" strokeweight="1.5pt"/>
                  <v:line id="Connecteur droit 667" o:spid="_x0000_s1067" style="position:absolute;flip:x;visibility:visible;mso-wrap-style:square" from="91440,824865" to="396240,94678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+twYsUAAADcAAAADwAAAGRycy9kb3ducmV2LnhtbESPQWvCQBSE70L/w/IKvTWbFho1ukoR&#10;lB4ENUrA2yP7TGKzb0N2q/Hfu0LB4zAz3zDTeW8acaHO1ZYVfEQxCOLC6ppLBYf98n0EwnlkjY1l&#10;UnAjB/PZy2CKqbZX3tEl86UIEHYpKqi8b1MpXVGRQRfZljh4J9sZ9EF2pdQdXgPcNPIzjhNpsOaw&#10;UGFLi4qK3+zPKGg25Tkbr1bLtV8MvzA55ud8myv19tp/T0B46v0z/N/+0QqSZAiPM+EIyNkd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6+twYsUAAADcAAAADwAAAAAAAAAA&#10;AAAAAAChAgAAZHJzL2Rvd25yZXYueG1sUEsFBgAAAAAEAAQA+QAAAJMDAAAAAA==&#10;" strokecolor="red" strokeweight="1.5pt"/>
                  <v:line id="Connecteur droit 668" o:spid="_x0000_s1068" style="position:absolute;flip:x y;visibility:visible;mso-wrap-style:square" from="397510,824865" to="610235,91630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xzqo8IAAADcAAAADwAAAGRycy9kb3ducmV2LnhtbERPS2vCQBC+F/wPywi91Y0Fg6SuokIf&#10;HjxU056H7DQbzM7G7Nak/75zKPT48b1Xm9G36kZ9bAIbmM8yUMRVsA3XBsrz88MSVEzIFtvAZOCH&#10;ImzWk7sVFjYM/E63U6qVhHAs0IBLqSu0jpUjj3EWOmLhvkLvMQnsa217HCTct/oxy3LtsWFpcNjR&#10;3lF1OX17Kfl8vS4+hrYsDy/743HXLZbucjDmfjpun0AlGtO/+M/9Zg3kuayVM3IE9PoX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bxzqo8IAAADcAAAADwAAAAAAAAAAAAAA&#10;AAChAgAAZHJzL2Rvd25yZXYueG1sUEsFBgAAAAAEAAQA+QAAAJADAAAAAA==&#10;" strokecolor="red" strokeweight="1.5pt"/>
                  <v:line id="Connecteur droit 669" o:spid="_x0000_s1069" style="position:absolute;visibility:visible;mso-wrap-style:square" from="305435,1038860" to="305435,12217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JW9BMUAAADcAAAADwAAAGRycy9kb3ducmV2LnhtbESP3YrCMBSE7wXfIRzBG9FUL4p2jeIP&#10;ogjuorsPcGiObd3mpDRRu/v0RhC8HGbmG2Y6b0wpblS7wrKC4SACQZxaXXCm4Od70x+DcB5ZY2mZ&#10;FPyRg/ms3Zpiou2dj3Q7+UwECLsEFeTeV4mULs3JoBvYijh4Z1sb9EHWmdQ13gPclHIURbE0WHBY&#10;yLGiVU7p7+lqFBzwSx4vvd4wjZfbxd5/rkfny79S3U6z+ADhqfHv8Ku90wrieALPM+EIyNkD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VJW9BMUAAADcAAAADwAAAAAAAAAA&#10;AAAAAAChAgAAZHJzL2Rvd25yZXYueG1sUEsFBgAAAAAEAAQA+QAAAJMDAAAAAA==&#10;" strokecolor="red" strokeweight="1.5pt"/>
                  <v:line id="Connecteur droit 670" o:spid="_x0000_s1070" style="position:absolute;visibility:visible;mso-wrap-style:square" from="610870,917575" to="610870,110045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QHaCRMIAAADcAAAADwAAAGRycy9kb3ducmV2LnhtbERPy4rCMBTdC/5DuIIbGVNdVOkYxQfi&#10;IKjozAdcmmtbbW5KE7Xj15uF4PJw3pNZY0pxp9oVlhUM+hEI4tTqgjMFf7/rrzEI55E1lpZJwT85&#10;mE3brQkm2j74SPeTz0QIYZeggtz7KpHSpTkZdH1bEQfubGuDPsA6k7rGRwg3pRxGUSwNFhwacqxo&#10;mVN6Pd2Mgh0e5PHS6w3SeLGZb/1+NTxfnkp1O838G4Snxn/Eb/ePVhCPwvxwJhwBOX0B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QHaCRMIAAADcAAAADwAAAAAAAAAAAAAA&#10;AAChAgAAZHJzL2Rvd25yZXYueG1sUEsFBgAAAAAEAAQA+QAAAJADAAAAAA==&#10;" strokecolor="red" strokeweight="1.5pt"/>
                  <v:line id="Connecteur droit 671" o:spid="_x0000_s1071" style="position:absolute;visibility:visible;mso-wrap-style:square" from="91440,947420" to="91440,11303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zon38cAAADcAAAADwAAAGRycy9kb3ducmV2LnhtbESP3WrCQBSE7wu+w3KE3kjdxItYYlax&#10;FWkpqPjzAIfsyY9mz4bsVtM+fVcQejnMzDdMtuhNI67UudqygngcgSDOra65VHA6rl9eQTiPrLGx&#10;TAp+yMFiPnjKMNX2xnu6HnwpAoRdigoq79tUSpdXZNCNbUscvMJ2Bn2QXSl1h7cAN42cRFEiDdYc&#10;Fips6b2i/HL4Ngo2uJP782gU58nbx/LLb1eT4vyr1POwX85AeOr9f/jR/tQKkmkM9zPhCMj5HwA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AvOiffxwAAANwAAAAPAAAAAAAA&#10;AAAAAAAAAKECAABkcnMvZG93bnJldi54bWxQSwUGAAAAAAQABAD5AAAAlQMAAAAA&#10;" strokecolor="red" strokeweight="1.5pt"/>
                  <v:line id="Connecteur droit 672" o:spid="_x0000_s1072" style="position:absolute;flip:x y;visibility:visible;mso-wrap-style:square" from="91440,1130300" to="304165,12217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y1LlMUAAADcAAAADwAAAGRycy9kb3ducmV2LnhtbESPzWrCQBSF9wXfYbiCuzpR0Ep0FBVq&#10;68JFNbq+ZK6ZYOZOmpma9O0dodDl4fx8nMWqs5W4U+NLxwpGwwQEce50yYWC7PT+OgPhA7LGyjEp&#10;+CUPq2XvZYGpdi1/0f0YChFH2KeowIRQp1L63JBFP3Q1cfSurrEYomwKqRts47it5DhJptJiyZFg&#10;sKatofx2/LERcvn4npzbKsv2u+3hsKknM3PbKzXod+s5iEBd+A//tT+1gunbGJ5n4hGQywc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iy1LlMUAAADcAAAADwAAAAAAAAAA&#10;AAAAAAChAgAAZHJzL2Rvd25yZXYueG1sUEsFBgAAAAAEAAQA+QAAAJMDAAAAAA==&#10;" strokecolor="red" strokeweight="1.5pt"/>
                  <v:line id="Connecteur droit 673" o:spid="_x0000_s1073" style="position:absolute;visibility:visible;mso-wrap-style:square" from="122555,1008380" to="244475,116078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FP9QosYAAADcAAAADwAAAGRycy9kb3ducmV2LnhtbESPzWrDMBCE74G+g9hCb4mcBNTgRjZN&#10;oBAolPzR89ba2m6slbHUxO7TR4FCjsPMfMMs89424kydrx1rmE4SEMSFMzWXGo6Ht/EChA/IBhvH&#10;pGEgD3n2MFpiatyFd3Teh1JECPsUNVQhtKmUvqjIop+4ljh6366zGKLsSmk6vES4beQsSZS0WHNc&#10;qLCldUXFaf9rNfw4NXzNnJKf04P6GI7bZPX+d9L66bF/fQERqA/38H97YzSo5znczsQjILMr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BT/UKLGAAAA3AAAAA8AAAAAAAAA&#10;AAAAAAAAoQIAAGRycy9kb3ducmV2LnhtbFBLBQYAAAAABAAEAPkAAACUAwAAAAA=&#10;" strokecolor="blue" strokeweight="1.5pt"/>
                  <v:line id="Connecteur droit 674" o:spid="_x0000_s1074" style="position:absolute;flip:x;visibility:visible;mso-wrap-style:square" from="122555,1069340" to="274955,109982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E2JJcQAAADcAAAADwAAAGRycy9kb3ducmV2LnhtbESPT2vCQBTE70K/w/IKvYhulKKSuoqI&#10;Qo8a00Jvj+zLH8y+DdmNSb59Vyj0OMzMb5jtfjC1eFDrKssKFvMIBHFmdcWFgvR2nm1AOI+ssbZM&#10;CkZysN+9TLYYa9vzlR6JL0SAsItRQel9E0vpspIMurltiIOX29agD7ItpG6xD3BTy2UUraTBisNC&#10;iQ0dS8ruSWcUJDJNx/z+k32fuDfj16W7dPlUqbfX4fABwtPg/8N/7U+tYLV+h+eZcATk7h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QTYklxAAAANwAAAAPAAAAAAAAAAAA&#10;AAAAAKECAABkcnMvZG93bnJldi54bWxQSwUGAAAAAAQABAD5AAAAkgMAAAAA&#10;" strokecolor="blue" strokeweight="1.5pt"/>
                  <v:line id="Connecteur droit 675" o:spid="_x0000_s1075" style="position:absolute;visibility:visible;mso-wrap-style:square" from="1100455,458470" to="1100455,64135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FptTcYAAADcAAAADwAAAGRycy9kb3ducmV2LnhtbESPzWrDMBCE74G+g9hCb4mcQNTgRjZN&#10;oBAolPzR89ba2m6slbHUxO7TR4FCjsPMfMMs89424kydrx1rmE4SEMSFMzWXGo6Ht/EChA/IBhvH&#10;pGEgD3n2MFpiatyFd3Teh1JECPsUNVQhtKmUvqjIop+4ljh6366zGKLsSmk6vES4beQsSZS0WHNc&#10;qLCldUXFaf9rNfw4NXzNnJKf04P6GI7bZPX+d9L66bF/fQERqA/38H97YzSo5znczsQjILMr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PRabU3GAAAA3AAAAA8AAAAAAAAA&#10;AAAAAAAAoQIAAGRycy9kb3ducmV2LnhtbFBLBQYAAAAABAAEAPkAAACUAwAAAAA=&#10;" strokecolor="blue" strokeweight="1.5pt"/>
                  <v:line id="Connecteur droit 676" o:spid="_x0000_s1076" style="position:absolute;flip:x;visibility:visible;mso-wrap-style:square" from="763905,476885" to="1099185,61087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z9OyycQAAADcAAAADwAAAGRycy9kb3ducmV2LnhtbESPT2vCQBTE70K/w/IKvUjd2EOU1FVK&#10;qdCjxij09si+/MHs25DdmOTbdwXB4zAzv2E2u9E04kadqy0rWC4iEMS51TWXCrLT/n0NwnlkjY1l&#10;UjCRg932ZbbBRNuBj3RLfSkChF2CCirv20RKl1dk0C1sSxy8wnYGfZBdKXWHQ4CbRn5EUSwN1hwW&#10;Kmzpu6L8mvZGQSqzbCquf/nlhwcznQ/9oS/mSr29jl+fIDyN/hl+tH+1gngVw/1MOAJy+w8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P07LJxAAAANwAAAAPAAAAAAAAAAAA&#10;AAAAAKECAABkcnMvZG93bnJldi54bWxQSwUGAAAAAAQABAD5AAAAkgMAAAAA&#10;" strokecolor="blue" strokeweight="1.5pt"/>
                  <v:line id="Connecteur droit 677" o:spid="_x0000_s1077" style="position:absolute;visibility:visible;mso-wrap-style:square" from="763905,610870" to="763905,88582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8RWocUAAADcAAAADwAAAGRycy9kb3ducmV2LnhtbESPQWvCQBSE70L/w/IKvelGD6tEV2kL&#10;hUKhqBHPz+wziWbfhuxWk/56VxA8DjPzDbNYdbYWF2p95VjDeJSAIM6dqbjQsMu+hjMQPiAbrB2T&#10;hp48rJYvgwWmxl15Q5dtKESEsE9RQxlCk0rp85Is+pFriKN3dK3FEGVbSNPiNcJtLSdJoqTFiuNC&#10;iQ19lpSft39Ww8mp/jBxSu7Hmfrtd+vk4+f/rPXba/c+BxGoC8/wo/1tNKjpFO5n4hGQyxs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a8RWocUAAADcAAAADwAAAAAAAAAA&#10;AAAAAAChAgAAZHJzL2Rvd25yZXYueG1sUEsFBgAAAAAEAAQA+QAAAJMDAAAAAA==&#10;" strokecolor="blue" strokeweight="1.5pt"/>
                  <v:line id="Connecteur droit 678" o:spid="_x0000_s1078" style="position:absolute;flip:x;visibility:visible;mso-wrap-style:square" from="610870,855345" to="793115,92773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0QCDIMEAAADcAAAADwAAAGRycy9kb3ducmV2LnhtbERPy4rCMBTdC/MP4QqzEU2dhUo1igwO&#10;zFJrHZjdpbl9YHNTmtS2f28WgsvDee8Og6nFg1pXWVawXEQgiDOrKy4UpNef+QaE88gaa8ukYCQH&#10;h/3HZIextj1f6JH4QoQQdjEqKL1vYildVpJBt7ANceBy2xr0AbaF1C32IdzU8iuKVtJgxaGhxIa+&#10;S8ruSWcUJDJNx/z+n/2duDfj7dydu3ym1Od0OG5BeBr8W/xy/2oFq3VYG86EIyD3T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RAIMgwQAAANwAAAAPAAAAAAAAAAAAAAAA&#10;AKECAABkcnMvZG93bnJldi54bWxQSwUGAAAAAAQABAD5AAAAjwMAAAAA&#10;" strokecolor="blue" strokeweight="1.5pt"/>
                  <v:line id="Connecteur droit 679" o:spid="_x0000_s1079" style="position:absolute;flip:x;visibility:visible;mso-wrap-style:square" from="0,1099820" to="182245,117157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kwmu8UAAADcAAAADwAAAGRycy9kb3ducmV2LnhtbESPT2vCQBTE7wW/w/KEXopu6sHW6Coi&#10;FXq0aRS8PbIvfzD7NmQ3Jvn2rlDocZiZ3zCb3WBqcafWVZYVvM8jEMSZ1RUXCtLf4+wThPPIGmvL&#10;pGAkB7vt5GWDsbY9/9A98YUIEHYxKii9b2IpXVaSQTe3DXHwctsa9EG2hdQt9gFuarmIoqU0WHFY&#10;KLGhQ0nZLemMgkSm6Zjfrtnli3sznk/dqcvflHqdDvs1CE+D/w//tb+1guXHCp5nwhGQ2wc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vkwmu8UAAADcAAAADwAAAAAAAAAA&#10;AAAAAAChAgAAZHJzL2Rvd25yZXYueG1sUEsFBgAAAAAEAAQA+QAAAJMDAAAAAA==&#10;" strokecolor="blue" strokeweight="1.5pt"/>
                  <v:line id="Connecteur droit 681" o:spid="_x0000_s1080" style="position:absolute;flip:y;visibility:visible;mso-wrap-style:square" from="1895475,549910" to="1895475,9766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0Krd8YAAADcAAAADwAAAGRycy9kb3ducmV2LnhtbESPQWvCQBSE7wX/w/KE3uomQlONriIB&#10;pYdCa5SAt0f2mUSzb0N2q+m/7xYKHoeZ+YZZrgfTihv1rrGsIJ5EIIhLqxuuFBwP25cZCOeRNbaW&#10;ScEPOVivRk9LTLW9855uua9EgLBLUUHtfZdK6cqaDLqJ7YiDd7a9QR9kX0nd4z3ATSunUZRIgw2H&#10;hRo7ymoqr/m3UdB+Vpd8vtttP3z29orJqbgUX4VSz+NhswDhafCP8H/7XStIZjH8nQlHQK5+AQ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LtCq3fGAAAA3AAAAA8AAAAAAAAA&#10;AAAAAAAAoQIAAGRycy9kb3ducmV2LnhtbFBLBQYAAAAABAAEAPkAAACUAwAAAAA=&#10;" strokecolor="red" strokeweight="1.5pt"/>
                  <v:line id="Connecteur droit 685" o:spid="_x0000_s1081" style="position:absolute;flip:x;visibility:visible;mso-wrap-style:square" from="427990,824865" to="1893570,141097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xHmtdMYAAADcAAAADwAAAGRycy9kb3ducmV2LnhtbESPT2vCQBTE7wW/w/IKvdVNC6YaXYMI&#10;Sg8Fa5SAt0f2mT9m34bsVtNv7xYKHoeZ+Q2zSAfTiiv1rras4G0cgSAurK65VHA8bF6nIJxH1tha&#10;JgW/5CBdjp4WmGh74z1dM1+KAGGXoILK+y6R0hUVGXRj2xEH72x7gz7IvpS6x1uAm1a+R1EsDdYc&#10;FirsaF1Rccl+jIJ2VzbZbLvdfPn1xwTjU97k37lSL8/Dag7C0+Af4f/2p1YQTyfwdyYcAbm8Aw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MR5rXTGAAAA3AAAAA8AAAAAAAAA&#10;AAAAAAAAoQIAAGRycy9kb3ducmV2LnhtbFBLBQYAAAAABAAEAPkAAACUAwAAAAA=&#10;" strokecolor="red" strokeweight="1.5pt"/>
                  <v:line id="Connecteur droit 686" o:spid="_x0000_s1082" style="position:absolute;flip:y;visibility:visible;mso-wrap-style:square" from="427990,1161415" to="427990,143637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NKszA8UAAADcAAAADwAAAGRycy9kb3ducmV2LnhtbESPQWvCQBSE70L/w/IKvZlNC001ukoR&#10;lB4ENUrA2yP7TGKzb0N2q/Hfu0LB4zAz3zDTeW8acaHO1ZYVvEcxCOLC6ppLBYf9cjgC4TyyxsYy&#10;KbiRg/nsZTDFVNsr7+iS+VIECLsUFVTet6mUrqjIoItsSxy8k+0M+iC7UuoOrwFuGvkRx4k0WHNY&#10;qLClRUXFb/ZnFDSb8pyNV6vl2i++PjE55ud8myv19tp/T0B46v0z/N/+0QqSUQKPM+EIyNkd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NKszA8UAAADcAAAADwAAAAAAAAAA&#10;AAAAAAChAgAAZHJzL2Rvd25yZXYueG1sUEsFBgAAAAAEAAQA+QAAAJMDAAAAAA==&#10;" strokecolor="red" strokeweight="1.5pt"/>
                  <v:line id="Connecteur droit 687" o:spid="_x0000_s1083" style="position:absolute;flip:x;visibility:visible;mso-wrap-style:square" from="1742440,917575" to="2047240,103949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W+eWmMYAAADcAAAADwAAAGRycy9kb3ducmV2LnhtbESPT2vCQBTE70K/w/KE3sxGwWhT11AE&#10;pYdCbVoCvT2yr/nT7NuQ3Wr89m5B8DjMzG+YTTaaTpxocI1lBfMoBkFcWt1wpeDrcz9bg3AeWWNn&#10;mRRcyEG2fZhsMNX2zB90yn0lAoRdigpq7/tUSlfWZNBFticO3o8dDPogh0rqAc8Bbjq5iONEGmw4&#10;LNTY066m8jf/Mwq696rNnw6H/ZvfrZaYfBdtcSyUepyOL88gPI3+Hr61X7WCZL2C/zPhCMjtFQ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FvnlpjGAAAA3AAAAA8AAAAAAAAA&#10;AAAAAAAAoQIAAGRycy9kb3ducmV2LnhtbFBLBQYAAAAABAAEAPkAAACUAwAAAAA=&#10;" strokecolor="red" strokeweight="1.5pt"/>
                  <v:oval id="Ellipse 691" o:spid="_x0000_s1084" style="position:absolute;left:2353945;width:396875;height:39687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fL8wqxgAA&#10;ANwAAAAPAAAAZHJzL2Rvd25yZXYueG1sRI9PawIxFMTvBb9DeIK3mrUHabdGKbYFpdD6p72/bp6b&#10;rZuXdRM19tMbQfA4zMxvmNEk2locqPWVYwWDfgaCuHC64lLB9/r9/hGED8gaa8ek4EQeJuPO3Qhz&#10;7Y68pMMqlCJB2OeowITQ5FL6wpBF33cNcfI2rrUYkmxLqVs8Jrit5UOWDaXFitOCwYamhortam8V&#10;zJdx/TrbmLfd78/f/+kjfn7RYq9UrxtfnkEEiuEWvrZnWsHwaQCXM+kIyPEZ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CfL8wqxgAAANwAAAAPAAAAAAAAAAAAAAAAAJcCAABkcnMv&#10;ZG93bnJldi54bWxQSwUGAAAAAAQABAD1AAAAigMAAAAA&#10;" fillcolor="white [3201]" strokecolor="red" strokeweight="2pt">
                    <v:textbox inset="0,,0">
                      <w:txbxContent>
                        <w:p w14:paraId="606FA516" w14:textId="47D4F7F7" w:rsidR="00E643C5" w:rsidRPr="00E643C5" w:rsidRDefault="00E643C5" w:rsidP="0021379E">
                          <w:pPr>
                            <w:jc w:val="center"/>
                            <w:rPr>
                              <w:sz w:val="28"/>
                            </w:rPr>
                          </w:pPr>
                          <w:r w:rsidRPr="00E643C5">
                            <w:rPr>
                              <w:sz w:val="14"/>
                            </w:rPr>
                            <w:t>Moto-réducteur</w:t>
                          </w:r>
                        </w:p>
                      </w:txbxContent>
                    </v:textbox>
                  </v:oval>
                </v:group>
                <v:shape id="Forme libre 12" o:spid="_x0000_s1085" style="position:absolute;left:312420;top:618490;width:4561205;height:1805305;flip:x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5czrdwQAA&#10;ANsAAAAPAAAAZHJzL2Rvd25yZXYueG1sRE9Ni8IwEL0L+x/CLOxFNFWwSjWKCAt72Ita72MztsVm&#10;UpKo7f76jSB4m8f7nNWmM424k/O1ZQWTcQKCuLC65lJBfvweLUD4gKyxsUwKevKwWX8MVphp++A9&#10;3Q+hFDGEfYYKqhDaTEpfVGTQj21LHLmLdQZDhK6U2uEjhptGTpMklQZrjg0VtrSrqLgebkZB2t9m&#10;pz8/dL8XOd/b/Nyns8VOqa/PbrsEEagLb/HL/aPj/Ck8f4kHyPU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eXM63cEAAADbAAAADwAAAAAAAAAAAAAAAACXAgAAZHJzL2Rvd25y&#10;ZXYueG1sUEsFBgAAAAAEAAQA9QAAAIUDAAAAAA==&#10;" path="m0,0l584791,1786270e" filled="f" strokecolor="black [3040]" strokeweight=".5pt">
                  <v:stroke dashstyle="longDashDot" endarrow="block"/>
                  <v:path arrowok="t" o:connecttype="custom" o:connectlocs="0,0;4561205,1805305" o:connectangles="0,0"/>
                </v:shape>
                <v:shape id="Zone de texte 13" o:spid="_x0000_s1086" type="#_x0000_t202" style="position:absolute;top:1380490;width:376886;height:35186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UkuOwQAA&#10;ANsAAAAPAAAAZHJzL2Rvd25yZXYueG1sRE9Na8JAEL0X/A/LCN50V22lxmxEWgo9tZi2grchOybB&#10;7GzIbk38925B6G0e73PS7WAbcaHO1441zGcKBHHhTM2lhu+vt+kzCB+QDTaOScOVPGyz0UOKiXE9&#10;7+mSh1LEEPYJaqhCaBMpfVGRRT9zLXHkTq6zGCLsSmk67GO4beRCqZW0WHNsqLCll4qKc/5rNfx8&#10;nI6HR/VZvtqntneDkmzXUuvJeNhtQAQawr/47n43cf4S/n6JB8jsB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rFJLjsEAAADbAAAADwAAAAAAAAAAAAAAAACXAgAAZHJzL2Rvd25y&#10;ZXYueG1sUEsFBgAAAAAEAAQA9QAAAIUDAAAAAA==&#10;" filled="f" stroked="f"/>
                <v:shape id="Zone de texte 14" o:spid="_x0000_s1087" type="#_x0000_t202" style="position:absolute;left:-257159;top:1791562;width:969486;height:567049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ju9P6wAAA&#10;ANsAAAAPAAAAZHJzL2Rvd25yZXYueG1sRE9Li8IwEL4L/ocwgjdNFBW3GkUUYU8uPnZhb0MztsVm&#10;Uppou/9+Iwje5uN7znLd2lI8qPaFYw2joQJBnDpTcKbhct4P5iB8QDZYOiYNf+Rhvep2lpgY1/CR&#10;HqeQiRjCPkENeQhVIqVPc7Loh64ijtzV1RZDhHUmTY1NDLelHCs1kxYLjg05VrTNKb2d7lbD9+H6&#10;+zNRX9nOTqvGtUqy/ZBa93vtZgEiUBve4pf708T5E3j+Eg+Qq3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ju9P6wAAAANsAAAAPAAAAAAAAAAAAAAAAAJcCAABkcnMvZG93bnJl&#10;di54bWxQSwUGAAAAAAQABAD1AAAAhAMAAAAA&#10;" filled="f" stroked="f">
                  <v:textbox>
                    <w:txbxContent>
                      <w:p w14:paraId="78E9A79A" w14:textId="77777777" w:rsidR="00E643C5" w:rsidRDefault="00E643C5" w:rsidP="0021379E">
                        <w:pPr>
                          <w:rPr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2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  <w:p w14:paraId="769683FC" w14:textId="36CFAF30" w:rsidR="00E643C5" w:rsidRPr="003F0F1E" w:rsidRDefault="00E643C5" w:rsidP="0021379E">
                        <w:pPr>
                          <w:rPr>
                            <w:sz w:val="32"/>
                          </w:rPr>
                        </w:pPr>
                        <w:r w:rsidRPr="0021379E">
                          <w:rPr>
                            <w:sz w:val="18"/>
                          </w:rPr>
                          <w:t>(</w:t>
                        </w:r>
                        <w:proofErr w:type="gramStart"/>
                        <w:r w:rsidRPr="0021379E">
                          <w:rPr>
                            <w:sz w:val="18"/>
                          </w:rPr>
                          <w:t>axe</w:t>
                        </w:r>
                        <w:proofErr w:type="gramEnd"/>
                        <w:r w:rsidRPr="0021379E">
                          <w:rPr>
                            <w:sz w:val="18"/>
                          </w:rPr>
                          <w:t xml:space="preserve"> de la vis)</w:t>
                        </w:r>
                      </w:p>
                    </w:txbxContent>
                  </v:textbox>
                </v:shape>
                <v:shape id="Forme libre 15" o:spid="_x0000_s1088" style="position:absolute;left:3995420;top:107950;width:0;height:832485;flip:x y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AzIG6wgAA&#10;ANsAAAAPAAAAZHJzL2Rvd25yZXYueG1sRE9Na4NAEL0H8h+WCfQSmtWEhNRmFRECzUmapPfBnarU&#10;nbXuVu2/7xYKvc3jfc4pm00nRhpca1lBvIlAEFdWt1wruN/Oj0cQziNr7CyTgm9ykKXLxQkTbSd+&#10;pfHqaxFC2CWooPG+T6R0VUMG3cb2xIF7t4NBH+BQSz3gFMJNJ7dRdJAGWw4NDfZUNFR9XL+Mgt14&#10;LrdlfPk84n7dV09Fl7fFm1IPqzl/BuFp9v/iP/eLDvP38PtLOECmP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ADMgbrCAAAA2wAAAA8AAAAAAAAAAAAAAAAAlwIAAGRycy9kb3du&#10;cmV2LnhtbFBLBQYAAAAABAAEAPUAAACGAwAAAAA=&#10;" path="m0,0l584791,1786270e" filled="f" strokecolor="black [3040]" strokeweight=".5pt">
                  <v:stroke dashstyle="longDashDot" endarrow="block"/>
                  <v:path arrowok="t" o:connecttype="custom" o:connectlocs="0,0;1,832485" o:connectangles="0,0"/>
                </v:shape>
                <v:shape id="Zone de texte 17" o:spid="_x0000_s1089" type="#_x0000_t202" style="position:absolute;left:3896360;width:506730;height:3619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TaU2NwQAA&#10;ANsAAAAPAAAAZHJzL2Rvd25yZXYueG1sRE9Na8JAEL0X/A/LCN50V7G1xmxEWgo9tZi2grchOybB&#10;7GzIbk38925B6G0e73PS7WAbcaHO1441zGcKBHHhTM2lhu+vt+kzCB+QDTaOScOVPGyz0UOKiXE9&#10;7+mSh1LEEPYJaqhCaBMpfVGRRT9zLXHkTq6zGCLsSmk67GO4beRCqSdpsebYUGFLLxUV5/zXavj5&#10;OB0PS/VZvtrHtneDkmzXUuvJeNhtQAQawr/47n43cf4K/n6JB8jsBg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02lNjcEAAADbAAAADwAAAAAAAAAAAAAAAACXAgAAZHJzL2Rvd25y&#10;ZXYueG1sUEsFBgAAAAAEAAQA9QAAAIUDAAAAAA==&#10;" filled="f" stroked="f">
                  <v:textbox>
                    <w:txbxContent>
                      <w:p w14:paraId="7F4F2A80" w14:textId="7278D1B1" w:rsidR="00E643C5" w:rsidRPr="003F0F1E" w:rsidRDefault="00E643C5" w:rsidP="0021379E">
                        <w:pPr>
                          <w:rPr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2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v:shape id="Forme libre 19" o:spid="_x0000_s1090" style="position:absolute;left:4004945;top:976630;width:1049655;height:398145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7fBcQwAAA&#10;ANsAAAAPAAAAZHJzL2Rvd25yZXYueG1sRE9Li8IwEL4L/ocwgjdNV1TWahQRBG+uj8N6G5Kx7baZ&#10;lCba+u83wsLe5uN7zmrT2Uo8qfGFYwUf4wQEsXam4EzB9bIffYLwAdlg5ZgUvMjDZt3vrTA1ruUT&#10;Pc8hEzGEfYoK8hDqVEqvc7Lox64mjtzdNRZDhE0mTYNtDLeVnCTJXFosODbkWNMuJ12eH1aB1KX+&#10;uv1Ur3l73M78NNTldzlTajjotksQgbrwL/5zH0ycv4D3L/EAuf4F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7fBcQwAAAANsAAAAPAAAAAAAAAAAAAAAAAJcCAABkcnMvZG93bnJl&#10;di54bWxQSwUGAAAAAAQABAD1AAAAhAMAAAAA&#10;" path="m0,0l584791,1786270e" filled="f" strokecolor="black [3040]" strokeweight=".5pt">
                  <v:stroke dashstyle="longDashDot" endarrow="block"/>
                  <v:path arrowok="t" o:connecttype="custom" o:connectlocs="0,0;1049655,398145" o:connectangles="0,0"/>
                </v:shape>
                <v:shape id="Zone de texte 20" o:spid="_x0000_s1091" type="#_x0000_t202" style="position:absolute;left:4765040;top:941070;width:506730;height:3619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7B9EwAAA&#10;ANsAAAAPAAAAZHJzL2Rvd25yZXYueG1sRE/Pa8IwFL4L+x/CG3izycTJVhtlKIOdJtZN8PZonm2x&#10;eQlNZrv/3hwGO358v4vNaDtxoz60jjU8ZQoEceVMy7WGr+P77AVEiMgGO8ek4ZcCbNYPkwJz4wY+&#10;0K2MtUghHHLU0MTocylD1ZDFkDlPnLiL6y3GBPtamh6HFG47OVdqKS22nBoa9LRtqLqWP1bD9+fl&#10;fFqofb2zz35wo5JsX6XW08fxbQUi0hj/xX/uD6NhntanL+kHyPUd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S7B9EwAAAANsAAAAPAAAAAAAAAAAAAAAAAJcCAABkcnMvZG93bnJl&#10;di54bWxQSwUGAAAAAAQABAD1AAAAhAMAAAAA&#10;" filled="f" stroked="f">
                  <v:textbox>
                    <w:txbxContent>
                      <w:p w14:paraId="2EE5C6F4" w14:textId="53F91FFA" w:rsidR="00E643C5" w:rsidRPr="003F0F1E" w:rsidRDefault="00E643C5" w:rsidP="0021379E">
                        <w:pPr>
                          <w:rPr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2"/>
                                  </w:rPr>
                                  <m:t>z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  <w10:wrap type="through"/>
              </v:group>
            </w:pict>
          </mc:Fallback>
        </mc:AlternateContent>
      </w:r>
    </w:p>
    <w:p w14:paraId="19A1A0FB" w14:textId="6F82CC2F" w:rsidR="008D36E5" w:rsidRDefault="008D36E5" w:rsidP="008D36E5">
      <w:pPr>
        <w:rPr>
          <w:rFonts w:ascii="Arial" w:hAnsi="Arial"/>
          <w:sz w:val="22"/>
        </w:rPr>
      </w:pPr>
    </w:p>
    <w:p w14:paraId="68A98377" w14:textId="7B50375D" w:rsidR="008D36E5" w:rsidRDefault="008D36E5" w:rsidP="008D36E5">
      <w:pPr>
        <w:rPr>
          <w:rFonts w:ascii="Arial" w:hAnsi="Arial"/>
          <w:sz w:val="22"/>
        </w:rPr>
      </w:pPr>
    </w:p>
    <w:p w14:paraId="3EA76D36" w14:textId="66B9D467" w:rsidR="008D36E5" w:rsidRDefault="008D36E5" w:rsidP="008D36E5">
      <w:pPr>
        <w:rPr>
          <w:rFonts w:ascii="Arial" w:hAnsi="Arial"/>
          <w:sz w:val="22"/>
        </w:rPr>
      </w:pPr>
    </w:p>
    <w:p w14:paraId="50F76876" w14:textId="530926F2" w:rsidR="008D36E5" w:rsidRDefault="008D36E5" w:rsidP="008D36E5">
      <w:pPr>
        <w:rPr>
          <w:rFonts w:ascii="Arial" w:hAnsi="Arial"/>
          <w:sz w:val="22"/>
        </w:rPr>
      </w:pPr>
    </w:p>
    <w:p w14:paraId="3E6F4EE9" w14:textId="69462B96" w:rsidR="008D36E5" w:rsidRDefault="008D36E5" w:rsidP="008D36E5">
      <w:pPr>
        <w:rPr>
          <w:rFonts w:ascii="Arial" w:hAnsi="Arial"/>
          <w:sz w:val="22"/>
        </w:rPr>
      </w:pPr>
    </w:p>
    <w:p w14:paraId="4F330487" w14:textId="18F53F06" w:rsidR="008D36E5" w:rsidRDefault="008D36E5" w:rsidP="008D36E5">
      <w:pPr>
        <w:rPr>
          <w:rFonts w:ascii="Arial" w:hAnsi="Arial"/>
          <w:sz w:val="22"/>
        </w:rPr>
      </w:pPr>
    </w:p>
    <w:p w14:paraId="73419E9C" w14:textId="23444659" w:rsidR="008D36E5" w:rsidRDefault="008D36E5" w:rsidP="008D36E5">
      <w:pPr>
        <w:rPr>
          <w:rFonts w:ascii="Arial" w:hAnsi="Arial"/>
          <w:sz w:val="22"/>
        </w:rPr>
      </w:pPr>
    </w:p>
    <w:p w14:paraId="376EB245" w14:textId="53D6015E" w:rsidR="008D36E5" w:rsidRDefault="008D36E5" w:rsidP="008D36E5">
      <w:pPr>
        <w:rPr>
          <w:rFonts w:ascii="Arial" w:hAnsi="Arial"/>
          <w:sz w:val="22"/>
        </w:rPr>
      </w:pPr>
    </w:p>
    <w:p w14:paraId="2CB9D49D" w14:textId="7D57576B" w:rsidR="008D36E5" w:rsidRDefault="008D36E5" w:rsidP="008D36E5">
      <w:pPr>
        <w:rPr>
          <w:rFonts w:ascii="Arial" w:hAnsi="Arial"/>
          <w:sz w:val="22"/>
        </w:rPr>
      </w:pPr>
    </w:p>
    <w:p w14:paraId="6138D444" w14:textId="293A9035" w:rsidR="008D36E5" w:rsidRDefault="008D36E5" w:rsidP="008D36E5">
      <w:pPr>
        <w:ind w:right="-1"/>
        <w:rPr>
          <w:sz w:val="22"/>
        </w:rPr>
      </w:pPr>
    </w:p>
    <w:p w14:paraId="5C340C38" w14:textId="418D07A8" w:rsidR="008D36E5" w:rsidRDefault="008D36E5" w:rsidP="008D36E5">
      <w:pPr>
        <w:ind w:right="-1"/>
        <w:rPr>
          <w:sz w:val="22"/>
        </w:rPr>
      </w:pPr>
      <w:r w:rsidRPr="007E7020">
        <w:rPr>
          <w:b/>
          <w:sz w:val="22"/>
        </w:rPr>
        <w:t>Q</w:t>
      </w:r>
      <w:r w:rsidR="009C3668">
        <w:rPr>
          <w:b/>
          <w:sz w:val="22"/>
        </w:rPr>
        <w:t>5</w:t>
      </w:r>
      <w:r w:rsidRPr="007E7020">
        <w:rPr>
          <w:b/>
          <w:sz w:val="22"/>
        </w:rPr>
        <w:t> :</w:t>
      </w:r>
      <w:r w:rsidRPr="007E7020">
        <w:rPr>
          <w:sz w:val="22"/>
        </w:rPr>
        <w:t xml:space="preserve"> </w:t>
      </w:r>
      <w:r w:rsidRPr="006D20F8">
        <w:rPr>
          <w:sz w:val="22"/>
        </w:rPr>
        <w:t>Compléter le schéma cinématique dans le plan (</w:t>
      </w:r>
      <w:proofErr w:type="spellStart"/>
      <w:r w:rsidRPr="006D20F8">
        <w:rPr>
          <w:sz w:val="22"/>
        </w:rPr>
        <w:t>x</w:t>
      </w:r>
      <w:proofErr w:type="gramStart"/>
      <w:r w:rsidRPr="006D20F8">
        <w:rPr>
          <w:sz w:val="22"/>
        </w:rPr>
        <w:t>,y</w:t>
      </w:r>
      <w:proofErr w:type="spellEnd"/>
      <w:proofErr w:type="gramEnd"/>
      <w:r w:rsidRPr="006D20F8">
        <w:rPr>
          <w:sz w:val="22"/>
        </w:rPr>
        <w:t>), en couleur.</w:t>
      </w:r>
    </w:p>
    <w:p w14:paraId="53C5A02D" w14:textId="1434DDA1" w:rsidR="008D36E5" w:rsidRDefault="007B34F7" w:rsidP="008D36E5">
      <w:pPr>
        <w:ind w:right="-1"/>
        <w:rPr>
          <w:sz w:val="22"/>
        </w:rPr>
      </w:pPr>
      <w:r>
        <w:rPr>
          <w:noProof/>
          <w:sz w:val="22"/>
          <w:lang w:eastAsia="fr-FR"/>
        </w:rPr>
        <mc:AlternateContent>
          <mc:Choice Requires="wpg">
            <w:drawing>
              <wp:anchor distT="0" distB="0" distL="114300" distR="114300" simplePos="0" relativeHeight="251913216" behindDoc="0" locked="0" layoutInCell="1" allowOverlap="1" wp14:anchorId="088F8574" wp14:editId="220F6191">
                <wp:simplePos x="0" y="0"/>
                <wp:positionH relativeFrom="column">
                  <wp:posOffset>803910</wp:posOffset>
                </wp:positionH>
                <wp:positionV relativeFrom="paragraph">
                  <wp:posOffset>30480</wp:posOffset>
                </wp:positionV>
                <wp:extent cx="4733925" cy="1725930"/>
                <wp:effectExtent l="0" t="0" r="15875" b="1270"/>
                <wp:wrapNone/>
                <wp:docPr id="30" name="Grouper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3925" cy="1725930"/>
                          <a:chOff x="-159840" y="304851"/>
                          <a:chExt cx="5516700" cy="2011629"/>
                        </a:xfrm>
                      </wpg:grpSpPr>
                      <wpg:grpSp>
                        <wpg:cNvPr id="21" name="Grouper 21"/>
                        <wpg:cNvGrpSpPr/>
                        <wpg:grpSpPr>
                          <a:xfrm>
                            <a:off x="974090" y="869950"/>
                            <a:ext cx="4382770" cy="1446530"/>
                            <a:chOff x="0" y="0"/>
                            <a:chExt cx="3147695" cy="1038860"/>
                          </a:xfrm>
                        </wpg:grpSpPr>
                        <wps:wsp>
                          <wps:cNvPr id="646" name="Rectangle 646"/>
                          <wps:cNvSpPr/>
                          <wps:spPr>
                            <a:xfrm>
                              <a:off x="1987550" y="795020"/>
                              <a:ext cx="518795" cy="243840"/>
                            </a:xfrm>
                            <a:prstGeom prst="rect">
                              <a:avLst/>
                            </a:prstGeom>
                            <a:pattFill prst="wdDnDiag">
                              <a:fgClr>
                                <a:srgbClr val="FF0000"/>
                              </a:fgClr>
                              <a:bgClr>
                                <a:prstClr val="white"/>
                              </a:bgClr>
                            </a:pattFill>
                            <a:ln w="19050" cmpd="sng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6" name="Connecteur droit 376"/>
                          <wps:cNvCnPr/>
                          <wps:spPr>
                            <a:xfrm>
                              <a:off x="1619885" y="274955"/>
                              <a:ext cx="1130935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7" name="Rectangle 377"/>
                          <wps:cNvSpPr/>
                          <wps:spPr>
                            <a:xfrm>
                              <a:off x="2018030" y="153035"/>
                              <a:ext cx="518795" cy="243840"/>
                            </a:xfrm>
                            <a:prstGeom prst="rect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8" name="Connecteur droit 378"/>
                          <wps:cNvCnPr/>
                          <wps:spPr>
                            <a:xfrm flipV="1">
                              <a:off x="1925955" y="153035"/>
                              <a:ext cx="0" cy="24320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79" name="Connecteur droit 379"/>
                          <wps:cNvCnPr/>
                          <wps:spPr>
                            <a:xfrm flipV="1">
                              <a:off x="2628900" y="153035"/>
                              <a:ext cx="0" cy="24320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0" name="Rectangle 380"/>
                          <wps:cNvSpPr/>
                          <wps:spPr>
                            <a:xfrm>
                              <a:off x="1100455" y="153035"/>
                              <a:ext cx="518795" cy="243840"/>
                            </a:xfrm>
                            <a:prstGeom prst="rect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1" name="Forme libre 381"/>
                          <wps:cNvSpPr/>
                          <wps:spPr>
                            <a:xfrm>
                              <a:off x="1109980" y="213360"/>
                              <a:ext cx="490220" cy="121920"/>
                            </a:xfrm>
                            <a:custGeom>
                              <a:avLst/>
                              <a:gdLst>
                                <a:gd name="connsiteX0" fmla="*/ 0 w 581341"/>
                                <a:gd name="connsiteY0" fmla="*/ 115251 h 145534"/>
                                <a:gd name="connsiteX1" fmla="*/ 121113 w 581341"/>
                                <a:gd name="connsiteY1" fmla="*/ 194 h 145534"/>
                                <a:gd name="connsiteX2" fmla="*/ 175613 w 581341"/>
                                <a:gd name="connsiteY2" fmla="*/ 139474 h 145534"/>
                                <a:gd name="connsiteX3" fmla="*/ 327004 w 581341"/>
                                <a:gd name="connsiteY3" fmla="*/ 194 h 145534"/>
                                <a:gd name="connsiteX4" fmla="*/ 381505 w 581341"/>
                                <a:gd name="connsiteY4" fmla="*/ 145529 h 145534"/>
                                <a:gd name="connsiteX5" fmla="*/ 490506 w 581341"/>
                                <a:gd name="connsiteY5" fmla="*/ 6250 h 145534"/>
                                <a:gd name="connsiteX6" fmla="*/ 581341 w 581341"/>
                                <a:gd name="connsiteY6" fmla="*/ 97084 h 14553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581341" h="145534">
                                  <a:moveTo>
                                    <a:pt x="0" y="115251"/>
                                  </a:moveTo>
                                  <a:cubicBezTo>
                                    <a:pt x="45922" y="55704"/>
                                    <a:pt x="91844" y="-3843"/>
                                    <a:pt x="121113" y="194"/>
                                  </a:cubicBezTo>
                                  <a:cubicBezTo>
                                    <a:pt x="150382" y="4231"/>
                                    <a:pt x="141298" y="139474"/>
                                    <a:pt x="175613" y="139474"/>
                                  </a:cubicBezTo>
                                  <a:cubicBezTo>
                                    <a:pt x="209928" y="139474"/>
                                    <a:pt x="292689" y="-815"/>
                                    <a:pt x="327004" y="194"/>
                                  </a:cubicBezTo>
                                  <a:cubicBezTo>
                                    <a:pt x="361319" y="1203"/>
                                    <a:pt x="354255" y="144520"/>
                                    <a:pt x="381505" y="145529"/>
                                  </a:cubicBezTo>
                                  <a:cubicBezTo>
                                    <a:pt x="408755" y="146538"/>
                                    <a:pt x="457200" y="14324"/>
                                    <a:pt x="490506" y="6250"/>
                                  </a:cubicBezTo>
                                  <a:cubicBezTo>
                                    <a:pt x="523812" y="-1824"/>
                                    <a:pt x="552576" y="47630"/>
                                    <a:pt x="581341" y="97084"/>
                                  </a:cubicBezTo>
                                </a:path>
                              </a:pathLst>
                            </a:cu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2" name="Connecteur droit 382"/>
                          <wps:cNvCnPr/>
                          <wps:spPr>
                            <a:xfrm>
                              <a:off x="978535" y="274955"/>
                              <a:ext cx="121920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8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6" name="Rectangle 636"/>
                          <wps:cNvSpPr/>
                          <wps:spPr>
                            <a:xfrm>
                              <a:off x="153035" y="153035"/>
                              <a:ext cx="518795" cy="243840"/>
                            </a:xfrm>
                            <a:prstGeom prst="rect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7" name="Connecteur droit 637"/>
                          <wps:cNvCnPr/>
                          <wps:spPr>
                            <a:xfrm flipV="1">
                              <a:off x="1375410" y="0"/>
                              <a:ext cx="0" cy="15176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8" name="Connecteur droit 638"/>
                          <wps:cNvCnPr/>
                          <wps:spPr>
                            <a:xfrm>
                              <a:off x="824865" y="0"/>
                              <a:ext cx="549910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9" name="Connecteur droit 639"/>
                          <wps:cNvCnPr/>
                          <wps:spPr>
                            <a:xfrm flipV="1">
                              <a:off x="824865" y="0"/>
                              <a:ext cx="0" cy="27495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0" name="Connecteur droit 640"/>
                          <wps:cNvCnPr/>
                          <wps:spPr>
                            <a:xfrm>
                              <a:off x="672465" y="274955"/>
                              <a:ext cx="152400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1" name="Connecteur droit 641"/>
                          <wps:cNvCnPr/>
                          <wps:spPr>
                            <a:xfrm>
                              <a:off x="0" y="274955"/>
                              <a:ext cx="152400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0000FF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2" name="Connecteur droit 642"/>
                          <wps:cNvCnPr/>
                          <wps:spPr>
                            <a:xfrm flipV="1">
                              <a:off x="397510" y="397510"/>
                              <a:ext cx="0" cy="243205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3" name="Connecteur droit 643"/>
                          <wps:cNvCnPr/>
                          <wps:spPr>
                            <a:xfrm flipH="1">
                              <a:off x="397510" y="641985"/>
                              <a:ext cx="1863725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4" name="Connecteur droit 644"/>
                          <wps:cNvCnPr/>
                          <wps:spPr>
                            <a:xfrm flipV="1">
                              <a:off x="2262505" y="397510"/>
                              <a:ext cx="0" cy="39624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5" name="Connecteur droit 645"/>
                          <wps:cNvCnPr/>
                          <wps:spPr>
                            <a:xfrm flipH="1">
                              <a:off x="1987550" y="795020"/>
                              <a:ext cx="518795" cy="0"/>
                            </a:xfrm>
                            <a:prstGeom prst="line">
                              <a:avLst/>
                            </a:prstGeom>
                            <a:ln w="19050" cmpd="sng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90" name="Ellipse 690"/>
                          <wps:cNvSpPr/>
                          <wps:spPr>
                            <a:xfrm>
                              <a:off x="2750820" y="61595"/>
                              <a:ext cx="396875" cy="396875"/>
                            </a:xfrm>
                            <a:prstGeom prst="ellipse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1C6D46A" w14:textId="52F09511" w:rsidR="00E643C5" w:rsidRPr="00B136A0" w:rsidRDefault="00E643C5" w:rsidP="0021379E">
                                <w:pPr>
                                  <w:jc w:val="center"/>
                                  <w:rPr>
                                    <w:sz w:val="14"/>
                                  </w:rPr>
                                </w:pPr>
                                <w:r w:rsidRPr="00B136A0">
                                  <w:rPr>
                                    <w:sz w:val="14"/>
                                  </w:rPr>
                                  <w:t>Moto</w:t>
                                </w:r>
                                <w:r>
                                  <w:rPr>
                                    <w:sz w:val="14"/>
                                  </w:rPr>
                                  <w:t>-</w:t>
                                </w:r>
                              </w:p>
                              <w:p w14:paraId="3FC39001" w14:textId="03CFB8C8" w:rsidR="00E643C5" w:rsidRPr="00B136A0" w:rsidRDefault="00E643C5" w:rsidP="0021379E">
                                <w:pPr>
                                  <w:jc w:val="center"/>
                                  <w:rPr>
                                    <w:sz w:val="28"/>
                                  </w:rPr>
                                </w:pPr>
                                <w:proofErr w:type="gramStart"/>
                                <w:r w:rsidRPr="00B136A0">
                                  <w:rPr>
                                    <w:sz w:val="14"/>
                                  </w:rPr>
                                  <w:t>réducteur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2" name="Forme libre 22"/>
                        <wps:cNvSpPr/>
                        <wps:spPr>
                          <a:xfrm flipH="1">
                            <a:off x="216535" y="1266825"/>
                            <a:ext cx="4559935" cy="0"/>
                          </a:xfrm>
                          <a:custGeom>
                            <a:avLst/>
                            <a:gdLst>
                              <a:gd name="connsiteX0" fmla="*/ 0 w 584791"/>
                              <a:gd name="connsiteY0" fmla="*/ 0 h 1786270"/>
                              <a:gd name="connsiteX1" fmla="*/ 584791 w 584791"/>
                              <a:gd name="connsiteY1" fmla="*/ 1786270 h 17862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584791" h="1786270">
                                <a:moveTo>
                                  <a:pt x="0" y="0"/>
                                </a:moveTo>
                                <a:lnTo>
                                  <a:pt x="584791" y="1786270"/>
                                </a:lnTo>
                              </a:path>
                            </a:pathLst>
                          </a:custGeom>
                          <a:ln w="6350" cmpd="sng">
                            <a:prstDash val="lgDashDot"/>
                            <a:headEnd type="none"/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Zone de texte 23"/>
                        <wps:cNvSpPr txBox="1"/>
                        <wps:spPr>
                          <a:xfrm>
                            <a:off x="-159840" y="1303020"/>
                            <a:ext cx="1012320" cy="562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74A0318" w14:textId="77777777" w:rsidR="00E643C5" w:rsidRDefault="00E643C5" w:rsidP="00B136A0">
                              <w:pPr>
                                <w:rPr>
                                  <w:sz w:val="32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  <m:t>x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  <w:p w14:paraId="4D6581C4" w14:textId="77777777" w:rsidR="00E643C5" w:rsidRPr="003F0F1E" w:rsidRDefault="00E643C5" w:rsidP="00B136A0">
                              <w:pPr>
                                <w:rPr>
                                  <w:sz w:val="32"/>
                                </w:rPr>
                              </w:pPr>
                              <w:r w:rsidRPr="0021379E">
                                <w:rPr>
                                  <w:sz w:val="18"/>
                                </w:rPr>
                                <w:t>(</w:t>
                              </w:r>
                              <w:proofErr w:type="gramStart"/>
                              <w:r w:rsidRPr="0021379E">
                                <w:rPr>
                                  <w:sz w:val="18"/>
                                </w:rPr>
                                <w:t>axe</w:t>
                              </w:r>
                              <w:proofErr w:type="gramEnd"/>
                              <w:r w:rsidRPr="0021379E">
                                <w:rPr>
                                  <w:sz w:val="18"/>
                                </w:rPr>
                                <w:t xml:space="preserve"> de la vis)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Forme libre 24"/>
                        <wps:cNvSpPr/>
                        <wps:spPr>
                          <a:xfrm flipH="1" flipV="1">
                            <a:off x="4133640" y="590592"/>
                            <a:ext cx="0" cy="797198"/>
                          </a:xfrm>
                          <a:custGeom>
                            <a:avLst/>
                            <a:gdLst>
                              <a:gd name="connsiteX0" fmla="*/ 0 w 584791"/>
                              <a:gd name="connsiteY0" fmla="*/ 0 h 1786270"/>
                              <a:gd name="connsiteX1" fmla="*/ 584791 w 584791"/>
                              <a:gd name="connsiteY1" fmla="*/ 1786270 h 178627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584791" h="1786270">
                                <a:moveTo>
                                  <a:pt x="0" y="0"/>
                                </a:moveTo>
                                <a:lnTo>
                                  <a:pt x="584791" y="1786270"/>
                                </a:lnTo>
                              </a:path>
                            </a:pathLst>
                          </a:custGeom>
                          <a:ln w="6350" cmpd="sng">
                            <a:prstDash val="lgDashDot"/>
                            <a:headEnd type="none"/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Zone de texte 25"/>
                        <wps:cNvSpPr txBox="1"/>
                        <wps:spPr>
                          <a:xfrm>
                            <a:off x="4133640" y="304851"/>
                            <a:ext cx="429210" cy="470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A2E072" w14:textId="5234D68C" w:rsidR="00E643C5" w:rsidRPr="003F0F1E" w:rsidRDefault="00E643C5" w:rsidP="00B136A0">
                              <w:pPr>
                                <w:rPr>
                                  <w:sz w:val="32"/>
                                </w:rPr>
                              </w:pPr>
                              <m:oMathPara>
                                <m:oMath>
                                  <m:acc>
                                    <m:accPr>
                                      <m:chr m:val="⃗"/>
                                      <m:ctrl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</m:ctrlPr>
                                    </m:acc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32"/>
                                        </w:rPr>
                                        <m:t>y</m:t>
                                      </m:r>
                                    </m:e>
                                  </m:acc>
                                </m:oMath>
                              </m:oMathPara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er 30" o:spid="_x0000_s1092" style="position:absolute;left:0;text-align:left;margin-left:63.3pt;margin-top:2.4pt;width:372.75pt;height:135.9pt;z-index:251913216;mso-position-horizontal-relative:text;mso-position-vertical-relative:text;mso-width-relative:margin;mso-height-relative:margin" coordorigin="-159840,304851" coordsize="5516700,2011629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">
                <v:group id="Grouper 21" o:spid="_x0000_s1093" style="position:absolute;left:974090;top:869950;width:4382770;height:1446530" coordsize="3147695,103886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EwdrTzDAAAA2wAAAA8A&#10;AAAAAAAAAAAAAAAAqQIAAGRycy9kb3ducmV2LnhtbFBLBQYAAAAABAAEAPoAAACZAwAAAAA=&#10;">
                  <v:rect id="Rectangle 646" o:spid="_x0000_s1094" style="position:absolute;left:1987550;top:795020;width:518795;height:24384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ZQCSQxQAA&#10;ANwAAAAPAAAAZHJzL2Rvd25yZXYueG1sRI9Pa8JAFMTvBb/D8gRvdeMfQo2uIhahFDw06cXbI/tM&#10;gtm3Iftq0m/fLRR6HGbmN8zuMLpWPagPjWcDi3kCirj0tuHKwGdxfn4BFQTZYuuZDHxTgMN+8rTD&#10;zPqBP+iRS6UihEOGBmqRLtM6lDU5DHPfEUfv5nuHEmVfadvjEOGu1cskSbXDhuNCjR2dairv+Zcz&#10;UL5ehyGXy2W5XhUbKd45r5KVMbPpeNyCEhrlP/zXfrMG0nUKv2fiEdD7H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JlAJJDFAAAA3AAAAA8AAAAAAAAAAAAAAAAAlwIAAGRycy9k&#10;b3ducmV2LnhtbFBLBQYAAAAABAAEAPUAAACJAwAAAAA=&#10;" fillcolor="red" stroked="f" strokeweight="1.5pt">
                    <v:fill r:id="rId13" o:title="" type="pattern"/>
                  </v:rect>
                  <v:line id="Connecteur droit 376" o:spid="_x0000_s1095" style="position:absolute;visibility:visible;mso-wrap-style:square" from="1619885,274955" to="2750820,27495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UzyGMQAAADcAAAADwAAAGRycy9kb3ducmV2LnhtbESPT2sCMRTE7wW/Q3iCt5pVyxq2RpEW&#10;oT36B+3xkTx3Fzcvyya622/fFAo9DjPzG2a1GVwjHtSF2rOG2TQDQWy8rbnUcDrunhWIEJEtNp5J&#10;wzcF2KxHTyssrO95T49DLEWCcChQQxVjW0gZTEUOw9S3xMm7+s5hTLIrpe2wT3DXyHmW5dJhzWmh&#10;wpbeKjK3w91pyF+MwlN///Tn/Xz3br7UZamU1pPxsH0FEWmI/+G/9ofVsFjm8HsmHQG5/gE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tTPIYxAAAANwAAAAPAAAAAAAAAAAA&#10;AAAAAKECAABkcnMvZG93bnJldi54bWxQSwUGAAAAAAQABAD5AAAAkgMAAAAA&#10;" strokecolor="green" strokeweight="1.5pt"/>
                  <v:rect id="Rectangle 377" o:spid="_x0000_s1096" style="position:absolute;left:2018030;top:153035;width:518795;height:24384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hs6tQxQAA&#10;ANwAAAAPAAAAZHJzL2Rvd25yZXYueG1sRI9La8MwEITvhfwHsYXcGrkO1MaxEpJAaBt6yKO9L9b6&#10;QayVsVTb/fdRodDjMDPfMPlmMq0YqHeNZQXPiwgEcWF1w5WCz+vhKQXhPLLG1jIp+CEHm/XsIcdM&#10;25HPNFx8JQKEXYYKau+7TEpX1GTQLWxHHLzS9gZ9kH0ldY9jgJtWxlH0Ig02HBZq7GhfU3G7fBsF&#10;J3srZfsVx8dk9xon7yYdq+FDqfnjtF2B8DT5//Bf+00rWCYJ/J4JR0Cu7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OGzq1DFAAAA3AAAAA8AAAAAAAAAAAAAAAAAlwIAAGRycy9k&#10;b3ducmV2LnhtbFBLBQYAAAAABAAEAPUAAACJAwAAAAA=&#10;" filled="f" strokecolor="red" strokeweight="1.5pt"/>
                  <v:line id="Connecteur droit 378" o:spid="_x0000_s1097" style="position:absolute;flip:y;visibility:visible;mso-wrap-style:square" from="1925955,153035" to="1925955,3962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Axnd58IAAADcAAAADwAAAGRycy9kb3ducmV2LnhtbERP3WrCMBS+H/gO4QjezdQJna1GkUJx&#10;V9tsfYBDc9aWJSddE7W+/XIx2OXH9787TNaIG42+d6xgtUxAEDdO99wquNTl8waED8gajWNS8CAP&#10;h/3saYe5dnc+060KrYgh7HNU0IUw5FL6piOLfukG4sh9udFiiHBspR7xHsOtkS9JkkqLPceGDgcq&#10;Omq+q6tVsEk/3gvTVPVj3X+esvTHnLLSKLWYT8ctiEBT+Bf/ud+0gvVrXBvPxCMg97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Axnd58IAAADcAAAADwAAAAAAAAAAAAAA&#10;AAChAgAAZHJzL2Rvd25yZXYueG1sUEsFBgAAAAAEAAQA+QAAAJADAAAAAA==&#10;" strokecolor="green" strokeweight="1.5pt"/>
                  <v:line id="Connecteur droit 379" o:spid="_x0000_s1098" style="position:absolute;flip:y;visibility:visible;mso-wrap-style:square" from="2628900,153035" to="2628900,3962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bFV4fMQAAADcAAAADwAAAGRycy9kb3ducmV2LnhtbESP0WrCQBRE3wv+w3IF3+pGhdREVxFB&#10;9Mm2sR9wyV6T4O7dmF01/r1bKPRxmJkzzHLdWyPu1PnGsYLJOAFBXDrdcKXg57R7n4PwAVmjcUwK&#10;nuRhvRq8LTHX7sHfdC9CJSKEfY4K6hDaXEpf1mTRj11LHL2z6yyGKLtK6g4fEW6NnCZJKi02HBdq&#10;bGlbU3kpblbBPP08bk1ZnJ6z5mufpVezz3ZGqdGw3yxABOrDf/ivfdAKZh8Z/J6JR0CuXg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sVXh8xAAAANwAAAAPAAAAAAAAAAAA&#10;AAAAAKECAABkcnMvZG93bnJldi54bWxQSwUGAAAAAAQABAD5AAAAkgMAAAAA&#10;" strokecolor="green" strokeweight="1.5pt"/>
                  <v:rect id="Rectangle 380" o:spid="_x0000_s1099" style="position:absolute;left:1100455;top:153035;width:518795;height:24384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hEOxwwAA&#10;ANwAAAAPAAAAZHJzL2Rvd25yZXYueG1sRE/LasJAFN0L/sNwhW5EJzYgEh2lBAuhCMXYRZeXzG0S&#10;zNwJmWke/XpnUXB5OO/DaTSN6KlztWUFm3UEgriwuuZSwdftfbUD4TyyxsYyKZjIwek4nx0w0Xbg&#10;K/W5L0UIYZeggsr7NpHSFRUZdGvbEgfux3YGfYBdKXWHQwg3jXyNoq00WHNoqLCltKLinv8aBWmr&#10;l5+XIvv7plSP08e2vp/jSamXxfi2B+Fp9E/xvzvTCuJdmB/OhCMgjw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lhEOxwwAAANwAAAAPAAAAAAAAAAAAAAAAAJcCAABkcnMvZG93&#10;bnJldi54bWxQSwUGAAAAAAQABAD1AAAAhwMAAAAA&#10;" filled="f" strokecolor="blue" strokeweight="1.5pt"/>
                  <v:shape id="Forme libre 381" o:spid="_x0000_s1100" style="position:absolute;left:1109980;top:213360;width:490220;height:121920;visibility:visible;mso-wrap-style:square;v-text-anchor:middle" coordsize="581341,1455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4DxGZxQAA&#10;ANwAAAAPAAAAZHJzL2Rvd25yZXYueG1sRI9Ba8JAFITvgv9heYXedKMVkegqVShUaA1qoddH9pmN&#10;Zt+G7DbGf+8WBI/DzHzDLFadrURLjS8dKxgNExDEudMlFwp+jh+DGQgfkDVWjknBjTyslv3eAlPt&#10;rryn9hAKESHsU1RgQqhTKX1uyKIfupo4eifXWAxRNoXUDV4j3FZynCRTabHkuGCwpo2h/HL4swoy&#10;m01odzHfxe85O62Pt23+1W6Ven3p3ucgAnXhGX60P7WCt9kI/s/EIyCXd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DgPEZnFAAAA3AAAAA8AAAAAAAAAAAAAAAAAlwIAAGRycy9k&#10;b3ducmV2LnhtbFBLBQYAAAAABAAEAPUAAACJAwAAAAA=&#10;" path="m0,115251c45922,55704,91844,-3843,121113,194,150382,4231,141298,139474,175613,139474,209928,139474,292689,-815,327004,194,361319,1203,354255,144520,381505,145529,408755,146538,457200,14324,490506,6250,523812,-1824,552576,47630,581341,97084e" filled="f" strokecolor="green" strokeweight="1.5pt">
                    <v:path arrowok="t" o:connecttype="custom" o:connectlocs="0,96551;102129,163;148087,116843;275748,163;321707,121916;413623,5236;490220,81331" o:connectangles="0,0,0,0,0,0,0"/>
                  </v:shape>
                  <v:line id="Connecteur droit 382" o:spid="_x0000_s1101" style="position:absolute;visibility:visible;mso-wrap-style:square" from="978535,274955" to="1100455,27495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56KEPMMAAADcAAAADwAAAGRycy9kb3ducmV2LnhtbESPQWsCMRSE7wX/Q3iCt5p1FRu2RpEW&#10;wR610vb4SJ67i5uXZRPd9d83QqHHYWa+YVabwTXiRl2oPWuYTTMQxMbbmksNp8/dswIRIrLFxjNp&#10;uFOAzXr0tMLC+p4PdDvGUiQIhwI1VDG2hZTBVOQwTH1LnLyz7xzGJLtS2g77BHeNzLNsKR3WnBYq&#10;bOmtInM5Xp2G5cIoPPXXD/91yHfv5kd9vyil9WQ8bF9BRBrif/ivvbca5iqHx5l0BOT6Fw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OeihDzDAAAA3AAAAA8AAAAAAAAAAAAA&#10;AAAAoQIAAGRycy9kb3ducmV2LnhtbFBLBQYAAAAABAAEAPkAAACRAwAAAAA=&#10;" strokecolor="green" strokeweight="1.5pt"/>
                  <v:rect id="Rectangle 636" o:spid="_x0000_s1102" style="position:absolute;left:153035;top:153035;width:518795;height:24384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1+xSPxQAA&#10;ANwAAAAPAAAAZHJzL2Rvd25yZXYueG1sRI9Pa8JAFMTvgt9heUJvumkKUWJWqYK0Fg+trfdH9uUP&#10;Zt+G7JrEb98tFDwOM/MbJtuOphE9da62rOB5EYEgzq2uuVTw832Yr0A4j6yxsUwK7uRgu5lOMky1&#10;HfiL+rMvRYCwS1FB5X2bSunyigy6hW2Jg1fYzqAPsiul7nAIcNPIOIoSabDmsFBhS/uK8uv5ZhR8&#10;2mshm0scfyx3b/HyaFZD2Z+UepqNr2sQnkb/CP+337WC5CWBvzPhCMjNL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X7FI/FAAAA3AAAAA8AAAAAAAAAAAAAAAAAlwIAAGRycy9k&#10;b3ducmV2LnhtbFBLBQYAAAAABAAEAPUAAACJAwAAAAA=&#10;" filled="f" strokecolor="red" strokeweight="1.5pt"/>
                  <v:line id="Connecteur droit 637" o:spid="_x0000_s1103" style="position:absolute;flip:y;visibility:visible;mso-wrap-style:square" from="1375410,0" to="1375410,15176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NvWuksQAAADcAAAADwAAAGRycy9kb3ducmV2LnhtbESPT2vCQBTE70K/w/IKvYhutKCSuoqI&#10;Qo8a00Jvj+zLH8y+DdmNSb59Vyj0OMzMb5jtfjC1eFDrKssKFvMIBHFmdcWFgvR2nm1AOI+ssbZM&#10;CkZysN+9TLYYa9vzlR6JL0SAsItRQel9E0vpspIMurltiIOX29agD7ItpG6xD3BTy2UUraTBisNC&#10;iQ0dS8ruSWcUJDJNx/z+k32fuDfj16W7dPlUqbfX4fABwtPg/8N/7U+tYPW+hueZcATk7h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29a6SxAAAANwAAAAPAAAAAAAAAAAA&#10;AAAAAKECAABkcnMvZG93bnJldi54bWxQSwUGAAAAAAQABAD5AAAAkgMAAAAA&#10;" strokecolor="blue" strokeweight="1.5pt"/>
                  <v:line id="Connecteur droit 638" o:spid="_x0000_s1104" style="position:absolute;visibility:visible;mso-wrap-style:square" from="824865,0" to="1374775,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jDF7E8EAAADcAAAADwAAAGRycy9kb3ducmV2LnhtbERPy4rCMBTdC/MP4Q6401SFINUozoAg&#10;DIgvXN9p7rTV5qY0GW39erMQXB7Oe75sbSVu1PjSsYbRMAFBnDlTcq7hdFwPpiB8QDZYOSYNHXlY&#10;Lj56c0yNu/OeboeQixjCPkUNRQh1KqXPCrLoh64mjtyfayyGCJtcmgbvMdxWcpwkSlosOTYUWNN3&#10;Qdn18G81XJzqfsdOyfPoqLbdaZd8/TyuWvc/29UMRKA2vMUv98ZoUJO4Np6JR0Aung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CMMXsTwQAAANwAAAAPAAAAAAAAAAAAAAAA&#10;AKECAABkcnMvZG93bnJldi54bWxQSwUGAAAAAAQABAD5AAAAjwMAAAAA&#10;" strokecolor="blue" strokeweight="1.5pt"/>
                  <v:line id="Connecteur droit 639" o:spid="_x0000_s1105" style="position:absolute;flip:y;visibility:visible;mso-wrap-style:square" from="824865,0" to="824865,27495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Cafe8QAAADcAAAADwAAAGRycy9kb3ducmV2LnhtbESPT2vCQBTE70K/w/IKvYhutCCauoqI&#10;Qo8a00Jvj+zLH8y+DdmNSb59Vyj0OMzMb5jtfjC1eFDrKssKFvMIBHFmdcWFgvR2nq1BOI+ssbZM&#10;CkZysN+9TLYYa9vzlR6JL0SAsItRQel9E0vpspIMurltiIOX29agD7ItpG6xD3BTy2UUraTBisNC&#10;iQ0dS8ruSWcUJDJNx/z+k32fuDfj16W7dPlUqbfX4fABwtPg/8N/7U+tYPW+geeZcATk7h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oJp97xAAAANwAAAAPAAAAAAAAAAAA&#10;AAAAAKECAABkcnMvZG93bnJldi54bWxQSwUGAAAAAAQABAD5AAAAkgMAAAAA&#10;" strokecolor="blue" strokeweight="1.5pt"/>
                  <v:line id="Connecteur droit 640" o:spid="_x0000_s1106" style="position:absolute;visibility:visible;mso-wrap-style:square" from="672465,274955" to="824865,27495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kEEaMEAAADcAAAADwAAAGRycy9kb3ducmV2LnhtbERPy4rCMBTdC/MP4Q6401SRINUozoAg&#10;DIgvXN9p7rTV5qY0GW39erMQXB7Oe75sbSVu1PjSsYbRMAFBnDlTcq7hdFwPpiB8QDZYOSYNHXlY&#10;Lj56c0yNu/OeboeQixjCPkUNRQh1KqXPCrLoh64mjtyfayyGCJtcmgbvMdxWcpwkSlosOTYUWNN3&#10;Qdn18G81XJzqfsdOyfPoqLbdaZd8/TyuWvc/29UMRKA2vMUv98ZoUJM4P56JR0Aung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qQQRowQAAANwAAAAPAAAAAAAAAAAAAAAA&#10;AKECAABkcnMvZG93bnJldi54bWxQSwUGAAAAAAQABAD5AAAAjwMAAAAA&#10;" strokecolor="blue" strokeweight="1.5pt"/>
                  <v:line id="Connecteur droit 641" o:spid="_x0000_s1107" style="position:absolute;visibility:visible;mso-wrap-style:square" from="0,274955" to="152400,27495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RQ2h88UAAADcAAAADwAAAGRycy9kb3ducmV2LnhtbESPQWvCQBSE7wX/w/KE3uomUhZJ3QQV&#10;CoVCsSo9v2Zfk2j2bchuNemvdwuCx2FmvmGWxWBbcabeN441pLMEBHHpTMOVhsP+9WkBwgdkg61j&#10;0jCShyKfPCwxM+7Cn3TehUpECPsMNdQhdJmUvqzJop+5jjh6P663GKLsK2l6vES4beU8SZS02HBc&#10;qLGjTU3lafdrNRydGr/nTsmvdK8+xsM2Wb//nbR+nA6rFxCBhnAP39pvRoN6TuH/TDwCMr8C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RQ2h88UAAADcAAAADwAAAAAAAAAA&#10;AAAAAAChAgAAZHJzL2Rvd25yZXYueG1sUEsFBgAAAAAEAAQA+QAAAJMDAAAAAA==&#10;" strokecolor="blue" strokeweight="1.5pt"/>
                  <v:line id="Connecteur droit 642" o:spid="_x0000_s1108" style="position:absolute;flip:y;visibility:visible;mso-wrap-style:square" from="397510,397510" to="397510,64071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sCmPmsYAAADcAAAADwAAAGRycy9kb3ducmV2LnhtbESPQWvCQBSE74X+h+UVetNNpcYaXaUI&#10;igdBTSXg7ZF9TWKzb0N21fjvXUHocZiZb5jpvDO1uFDrKssKPvoRCOLc6ooLBYefZe8LhPPIGmvL&#10;pOBGDuaz15cpJtpeeU+X1BciQNglqKD0vkmkdHlJBl3fNsTB+7WtQR9kW0jd4jXATS0HURRLgxWH&#10;hRIbWpSU/6Vno6DeFqd0vFotN34xGmJ8zE7ZLlPq/a37noDw1Pn/8LO91grizwE8zoQjIGd3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LApj5rGAAAA3AAAAA8AAAAAAAAA&#10;AAAAAAAAoQIAAGRycy9kb3ducmV2LnhtbFBLBQYAAAAABAAEAPkAAACUAwAAAAA=&#10;" strokecolor="red" strokeweight="1.5pt"/>
                  <v:line id="Connecteur droit 643" o:spid="_x0000_s1109" style="position:absolute;flip:x;visibility:visible;mso-wrap-style:square" from="397510,641985" to="2261235,641985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32UqAccAAADcAAAADwAAAGRycy9kb3ducmV2LnhtbESPQWvCQBSE74L/YXlCb2ZjtbFGVxFB&#10;8VCwpiXQ2yP7TGKzb0N2q+m/7xYKPQ4z8w2z2vSmETfqXG1ZwSSKQRAXVtdcKnh/24+fQTiPrLGx&#10;TAq+ycFmPRysMNX2zme6Zb4UAcIuRQWV920qpSsqMugi2xIH72I7gz7IrpS6w3uAm0Y+xnEiDdYc&#10;FipsaVdR8Zl9GQXNqbxmi8Nh/+J38ydMPvJr/por9TDqt0sQnnr/H/5rH7WCZDaF3zPhCMj1DwA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DfZSoBxwAAANwAAAAPAAAAAAAA&#10;AAAAAAAAAKECAABkcnMvZG93bnJldi54bWxQSwUGAAAAAAQABAD5AAAAlQMAAAAA&#10;" strokecolor="red" strokeweight="1.5pt"/>
                  <v:line id="Connecteur droit 644" o:spid="_x0000_s1110" style="position:absolute;flip:y;visibility:visible;mso-wrap-style:square" from="2262505,397510" to="2262505,79375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IyydcYAAADcAAAADwAAAGRycy9kb3ducmV2LnhtbESPQWvCQBSE74L/YXmCN90oNrWpq4ig&#10;9FDQxhLo7ZF9JtHs25Ddavrvu4LgcZiZb5jFqjO1uFLrKssKJuMIBHFudcWFgu/jdjQH4Tyyxtoy&#10;KfgjB6tlv7fARNsbf9E19YUIEHYJKii9bxIpXV6SQTe2DXHwTrY16INsC6lbvAW4qeU0imJpsOKw&#10;UGJDm5LyS/prFNT74py+7XbbT795fcH4Jztnh0yp4aBbv4Pw1Pln+NH+0Ari2QzuZ8IRkMt/AA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FCMsnXGAAAA3AAAAA8AAAAAAAAA&#10;AAAAAAAAoQIAAGRycy9kb3ducmV2LnhtbFBLBQYAAAAABAAEAPkAAACUAwAAAAA=&#10;" strokecolor="red" strokeweight="1.5pt"/>
                  <v:line id="Connecteur droit 645" o:spid="_x0000_s1111" style="position:absolute;flip:x;visibility:visible;mso-wrap-style:square" from="1987550,795020" to="2506345,79502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" strokecolor="red" strokeweight="1.5pt"/>
                  <v:oval id="Ellipse 690" o:spid="_x0000_s1112" style="position:absolute;left:2750820;top:61595;width:396875;height:39687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wY2mxwwAA&#10;ANwAAAAPAAAAZHJzL2Rvd25yZXYueG1sRE/LTgIxFN2b+A/NNWEnHVkQHSiEoCQQEpXX/jK9TAen&#10;t8O0QPHr7cKE5cl5D8fR1uJCra8cK3jpZiCIC6crLhVsN7PnVxA+IGusHZOCG3kYjx4fhphrd+UV&#10;XdahFCmEfY4KTAhNLqUvDFn0XdcQJ+7gWoshwbaUusVrCre17GVZX1qsODUYbGhqqPhZn62CxSpu&#10;3ucH83Ha746/t2X8/KLvs1KdpzgZgAgUw138755rBf23ND+dSUdAjv4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wY2mxwwAAANwAAAAPAAAAAAAAAAAAAAAAAJcCAABkcnMvZG93&#10;bnJldi54bWxQSwUGAAAAAAQABAD1AAAAhwMAAAAA&#10;" fillcolor="white [3201]" strokecolor="red" strokeweight="2pt">
                    <v:textbox inset="0,,0">
                      <w:txbxContent>
                        <w:p w14:paraId="41C6D46A" w14:textId="52F09511" w:rsidR="00E643C5" w:rsidRPr="00B136A0" w:rsidRDefault="00E643C5" w:rsidP="0021379E">
                          <w:pPr>
                            <w:jc w:val="center"/>
                            <w:rPr>
                              <w:sz w:val="14"/>
                            </w:rPr>
                          </w:pPr>
                          <w:r w:rsidRPr="00B136A0">
                            <w:rPr>
                              <w:sz w:val="14"/>
                            </w:rPr>
                            <w:t>Moto</w:t>
                          </w:r>
                          <w:r>
                            <w:rPr>
                              <w:sz w:val="14"/>
                            </w:rPr>
                            <w:t>-</w:t>
                          </w:r>
                        </w:p>
                        <w:p w14:paraId="3FC39001" w14:textId="03CFB8C8" w:rsidR="00E643C5" w:rsidRPr="00B136A0" w:rsidRDefault="00E643C5" w:rsidP="0021379E">
                          <w:pPr>
                            <w:jc w:val="center"/>
                            <w:rPr>
                              <w:sz w:val="28"/>
                            </w:rPr>
                          </w:pPr>
                          <w:proofErr w:type="gramStart"/>
                          <w:r w:rsidRPr="00B136A0">
                            <w:rPr>
                              <w:sz w:val="14"/>
                            </w:rPr>
                            <w:t>réducteur</w:t>
                          </w:r>
                          <w:proofErr w:type="gramEnd"/>
                        </w:p>
                      </w:txbxContent>
                    </v:textbox>
                  </v:oval>
                </v:group>
                <v:shape id="Forme libre 22" o:spid="_x0000_s1113" style="position:absolute;left:216535;top:1266825;width:4559935;height:0;flip:x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3H/BgwwAA&#10;ANsAAAAPAAAAZHJzL2Rvd25yZXYueG1sRI9Pi8IwFMTvwn6H8Bb2IppasEo1iggLe9iL/+7P5tkW&#10;m5eSRG33028EweMwM79hluvONOJOzteWFUzGCQjiwuqaSwXHw/doDsIHZI2NZVLQk4f16mOwxFzb&#10;B+/ovg+liBD2OSqoQmhzKX1RkUE/ti1x9C7WGQxRulJqh48IN41MkySTBmuOCxW2tK2ouO5vRkHW&#10;36anPz90vxc529njuc+m861SX5/dZgEiUBfe4Vf7RytIU3h+iT9Arv4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3H/BgwwAAANsAAAAPAAAAAAAAAAAAAAAAAJcCAABkcnMvZG93&#10;bnJldi54bWxQSwUGAAAAAAQABAD1AAAAhwMAAAAA&#10;" path="m0,0l584791,1786270e" filled="f" strokecolor="black [3040]" strokeweight=".5pt">
                  <v:stroke dashstyle="longDashDot" endarrow="block"/>
                  <v:path arrowok="t" o:connecttype="custom" o:connectlocs="0,0;4559935,1" o:connectangles="0,0"/>
                </v:shape>
                <v:shape id="Zone de texte 23" o:spid="_x0000_s1114" type="#_x0000_t202" style="position:absolute;left:-159840;top:1303020;width:1012320;height:562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PoEzxAAA&#10;ANsAAAAPAAAAZHJzL2Rvd25yZXYueG1sRI9Ba8JAFITvBf/D8gRvuqu2RdNsRJRCTy2mKnh7ZJ9J&#10;aPZtyG5N+u+7BaHHYWa+YdLNYBtxo87XjjXMZwoEceFMzaWG4+frdAXCB2SDjWPS8EMeNtnoIcXE&#10;uJ4PdMtDKSKEfYIaqhDaREpfVGTRz1xLHL2r6yyGKLtSmg77CLeNXCj1LC3WHBcqbGlXUfGVf1sN&#10;p/fr5fyoPsq9fWp7NyjJdi21noyH7QuIQEP4D9/bb0bDYgl/X+IPkNkv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Yj6BM8QAAADbAAAADwAAAAAAAAAAAAAAAACXAgAAZHJzL2Rv&#10;d25yZXYueG1sUEsFBgAAAAAEAAQA9QAAAIgDAAAAAA==&#10;" filled="f" stroked="f">
                  <v:textbox>
                    <w:txbxContent>
                      <w:p w14:paraId="574A0318" w14:textId="77777777" w:rsidR="00E643C5" w:rsidRDefault="00E643C5" w:rsidP="00B136A0">
                        <w:pPr>
                          <w:rPr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2"/>
                                  </w:rPr>
                                  <m:t>x</m:t>
                                </m:r>
                              </m:e>
                            </m:acc>
                          </m:oMath>
                        </m:oMathPara>
                      </w:p>
                      <w:p w14:paraId="4D6581C4" w14:textId="77777777" w:rsidR="00E643C5" w:rsidRPr="003F0F1E" w:rsidRDefault="00E643C5" w:rsidP="00B136A0">
                        <w:pPr>
                          <w:rPr>
                            <w:sz w:val="32"/>
                          </w:rPr>
                        </w:pPr>
                        <w:r w:rsidRPr="0021379E">
                          <w:rPr>
                            <w:sz w:val="18"/>
                          </w:rPr>
                          <w:t>(</w:t>
                        </w:r>
                        <w:proofErr w:type="gramStart"/>
                        <w:r w:rsidRPr="0021379E">
                          <w:rPr>
                            <w:sz w:val="18"/>
                          </w:rPr>
                          <w:t>axe</w:t>
                        </w:r>
                        <w:proofErr w:type="gramEnd"/>
                        <w:r w:rsidRPr="0021379E">
                          <w:rPr>
                            <w:sz w:val="18"/>
                          </w:rPr>
                          <w:t xml:space="preserve"> de la vis)</w:t>
                        </w:r>
                      </w:p>
                    </w:txbxContent>
                  </v:textbox>
                </v:shape>
                <v:shape id="Forme libre 24" o:spid="_x0000_s1115" style="position:absolute;left:4133640;top:590592;width:0;height:797198;flip:x y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7O6cwwAA&#10;ANsAAAAPAAAAZHJzL2Rvd25yZXYueG1sRI9Bi8IwFITvwv6H8Ba8iKZWV7RrFCkIehJdvT+aZ1u2&#10;eek22Vr/vREEj8PMfMMs152pREuNKy0rGI8iEMSZ1SXnCs4/2+EchPPIGivLpOBODtarj94SE21v&#10;fKT25HMRIOwSVFB4XydSuqwgg25ka+LgXW1j0AfZ5FI3eAtwU8k4imbSYMlhocCa0oKy39O/UTBp&#10;t4f4MN7/zfFrUGeLtNqU6UWp/me3+QbhqfPv8Ku90wriKTy/hB8gVw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h7O6cwwAAANsAAAAPAAAAAAAAAAAAAAAAAJcCAABkcnMvZG93&#10;bnJldi54bWxQSwUGAAAAAAQABAD1AAAAhwMAAAAA&#10;" path="m0,0l584791,1786270e" filled="f" strokecolor="black [3040]" strokeweight=".5pt">
                  <v:stroke dashstyle="longDashDot" endarrow="block"/>
                  <v:path arrowok="t" o:connecttype="custom" o:connectlocs="0,0;1,797198" o:connectangles="0,0"/>
                </v:shape>
                <v:shape id="Zone de texte 25" o:spid="_x0000_s1116" type="#_x0000_t202" style="position:absolute;left:4133640;top:304851;width:429210;height:470697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Cm7zcwgAA&#10;ANsAAAAPAAAAZHJzL2Rvd25yZXYueG1sRI9Bi8IwFITvgv8hPMGbJorK2jXKsiJ4UnR3hb09mmdb&#10;bF5KE23990YQPA4z8w2zWLW2FDeqfeFYw2ioQBCnzhScafj92Qw+QPiAbLB0TBru5GG17HYWmBjX&#10;8IFux5CJCGGfoIY8hCqR0qc5WfRDVxFH7+xqiyHKOpOmxibCbSnHSs2kxYLjQo4VfeeUXo5Xq+Fv&#10;d/4/TdQ+W9tp1bhWSbZzqXW/1359ggjUhnf41d4aDeMpPL/EHyCX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KbvNzCAAAA2wAAAA8AAAAAAAAAAAAAAAAAlwIAAGRycy9kb3du&#10;cmV2LnhtbFBLBQYAAAAABAAEAPUAAACGAwAAAAA=&#10;" filled="f" stroked="f">
                  <v:textbox>
                    <w:txbxContent>
                      <w:p w14:paraId="17A2E072" w14:textId="5234D68C" w:rsidR="00E643C5" w:rsidRPr="003F0F1E" w:rsidRDefault="00E643C5" w:rsidP="00B136A0">
                        <w:pPr>
                          <w:rPr>
                            <w:sz w:val="32"/>
                          </w:rPr>
                        </w:pPr>
                        <m:oMathPara>
                          <m:oMath>
                            <m:acc>
                              <m:accPr>
                                <m:chr m:val="⃗"/>
                                <m:ctrlPr>
                                  <w:rPr>
                                    <w:rFonts w:ascii="Cambria Math" w:hAnsi="Cambria Math"/>
                                    <w:sz w:val="32"/>
                                  </w:rPr>
                                </m:ctrlPr>
                              </m:acc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sz w:val="32"/>
                                  </w:rPr>
                                  <m:t>y</m:t>
                                </m:r>
                              </m:e>
                            </m:acc>
                          </m:oMath>
                        </m:oMathPara>
                      </w:p>
                    </w:txbxContent>
                  </v:textbox>
                </v:shape>
              </v:group>
            </w:pict>
          </mc:Fallback>
        </mc:AlternateContent>
      </w:r>
    </w:p>
    <w:p w14:paraId="5F9EC466" w14:textId="49105FB7" w:rsidR="008D36E5" w:rsidRDefault="008D36E5" w:rsidP="008D36E5">
      <w:pPr>
        <w:ind w:right="-1"/>
        <w:rPr>
          <w:sz w:val="22"/>
        </w:rPr>
      </w:pPr>
    </w:p>
    <w:p w14:paraId="68E16607" w14:textId="288DBFE4" w:rsidR="008D36E5" w:rsidRDefault="008D36E5" w:rsidP="008D36E5">
      <w:pPr>
        <w:ind w:right="-1"/>
        <w:rPr>
          <w:sz w:val="22"/>
        </w:rPr>
      </w:pPr>
    </w:p>
    <w:p w14:paraId="2A1406BE" w14:textId="52D0B8AD" w:rsidR="008D36E5" w:rsidRDefault="008D36E5" w:rsidP="008D36E5">
      <w:pPr>
        <w:ind w:right="-1"/>
        <w:rPr>
          <w:sz w:val="22"/>
        </w:rPr>
      </w:pPr>
    </w:p>
    <w:p w14:paraId="5D536596" w14:textId="7082DF1D" w:rsidR="008D36E5" w:rsidRDefault="008D36E5" w:rsidP="008D36E5">
      <w:pPr>
        <w:ind w:right="-1"/>
        <w:rPr>
          <w:sz w:val="22"/>
        </w:rPr>
      </w:pPr>
    </w:p>
    <w:p w14:paraId="636D1F08" w14:textId="05CE12B5" w:rsidR="008D36E5" w:rsidRDefault="008D36E5" w:rsidP="008D36E5">
      <w:pPr>
        <w:ind w:right="-1"/>
        <w:rPr>
          <w:sz w:val="22"/>
        </w:rPr>
      </w:pPr>
    </w:p>
    <w:p w14:paraId="6C4C5331" w14:textId="5D73815A" w:rsidR="008D36E5" w:rsidRDefault="008D36E5" w:rsidP="008D36E5">
      <w:pPr>
        <w:ind w:right="-1"/>
        <w:rPr>
          <w:sz w:val="22"/>
        </w:rPr>
      </w:pPr>
    </w:p>
    <w:p w14:paraId="47205E1C" w14:textId="5F591CE2" w:rsidR="008D36E5" w:rsidRDefault="008D36E5" w:rsidP="008D36E5">
      <w:pPr>
        <w:ind w:right="-1"/>
        <w:rPr>
          <w:sz w:val="22"/>
        </w:rPr>
      </w:pPr>
    </w:p>
    <w:p w14:paraId="3FC733CF" w14:textId="0EBF8B2A" w:rsidR="008D36E5" w:rsidRDefault="008D36E5" w:rsidP="008D36E5">
      <w:pPr>
        <w:ind w:right="-1"/>
        <w:rPr>
          <w:sz w:val="22"/>
        </w:rPr>
      </w:pPr>
    </w:p>
    <w:p w14:paraId="581B6BA8" w14:textId="431EBB1D" w:rsidR="007B34F7" w:rsidRDefault="007B34F7">
      <w:pPr>
        <w:jc w:val="left"/>
        <w:rPr>
          <w:sz w:val="22"/>
        </w:rPr>
      </w:pPr>
      <w:r>
        <w:rPr>
          <w:sz w:val="22"/>
        </w:rPr>
        <w:br w:type="page"/>
      </w:r>
    </w:p>
    <w:p w14:paraId="21743A23" w14:textId="356F7864" w:rsidR="008D36E5" w:rsidRDefault="003F0F1E" w:rsidP="008D36E5">
      <w:pPr>
        <w:ind w:right="-1"/>
        <w:rPr>
          <w:sz w:val="22"/>
        </w:rPr>
      </w:pPr>
      <w:bookmarkStart w:id="0" w:name="_GoBack"/>
      <w:bookmarkEnd w:id="0"/>
      <w:r>
        <w:rPr>
          <w:noProof/>
          <w:lang w:eastAsia="fr-FR"/>
        </w:rPr>
        <w:lastRenderedPageBreak/>
        <mc:AlternateContent>
          <mc:Choice Requires="wpg">
            <w:drawing>
              <wp:inline distT="0" distB="0" distL="0" distR="0" wp14:anchorId="106A54B2" wp14:editId="5BF69535">
                <wp:extent cx="6645910" cy="3312795"/>
                <wp:effectExtent l="0" t="152400" r="0" b="217805"/>
                <wp:docPr id="79" name="Grouper 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5910" cy="3312795"/>
                          <a:chOff x="0" y="0"/>
                          <a:chExt cx="7066915" cy="3522980"/>
                        </a:xfrm>
                      </wpg:grpSpPr>
                      <pic:pic xmlns:pic="http://schemas.openxmlformats.org/drawingml/2006/picture">
                        <pic:nvPicPr>
                          <pic:cNvPr id="80" name="Image 5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2390"/>
                            <a:ext cx="1561465" cy="3217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1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37360" y="0"/>
                            <a:ext cx="4853305" cy="352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2" name="Ellipse 82"/>
                        <wps:cNvSpPr/>
                        <wps:spPr>
                          <a:xfrm rot="19512961">
                            <a:off x="230505" y="1466215"/>
                            <a:ext cx="1162050" cy="66548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Ellipse 83"/>
                        <wps:cNvSpPr/>
                        <wps:spPr>
                          <a:xfrm rot="19512961">
                            <a:off x="1266190" y="651510"/>
                            <a:ext cx="5800725" cy="225171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Connecteur droit avec flèche 84"/>
                        <wps:cNvCnPr/>
                        <wps:spPr>
                          <a:xfrm>
                            <a:off x="1303020" y="1664970"/>
                            <a:ext cx="868680" cy="470535"/>
                          </a:xfrm>
                          <a:prstGeom prst="straightConnector1">
                            <a:avLst/>
                          </a:prstGeom>
                          <a:ln>
                            <a:tailEnd type="arrow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5" name="Bulle ronde 85"/>
                        <wps:cNvSpPr/>
                        <wps:spPr>
                          <a:xfrm>
                            <a:off x="1158239" y="108565"/>
                            <a:ext cx="1417848" cy="498639"/>
                          </a:xfrm>
                          <a:prstGeom prst="wedgeEllipseCallout">
                            <a:avLst>
                              <a:gd name="adj1" fmla="val -49926"/>
                              <a:gd name="adj2" fmla="val 21796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2051928" w14:textId="77777777" w:rsidR="00E643C5" w:rsidRPr="00CB15D0" w:rsidRDefault="00E643C5" w:rsidP="003F0F1E">
                              <w:pPr>
                                <w:jc w:val="center"/>
                                <w:rPr>
                                  <w:sz w:val="14"/>
                                </w:rPr>
                              </w:pPr>
                              <w:r w:rsidRPr="00CB15D0">
                                <w:rPr>
                                  <w:sz w:val="16"/>
                                </w:rPr>
                                <w:t>Groupe électromécanique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Bulle ronde 86"/>
                        <wps:cNvSpPr/>
                        <wps:spPr>
                          <a:xfrm>
                            <a:off x="3656349" y="219478"/>
                            <a:ext cx="541618" cy="323397"/>
                          </a:xfrm>
                          <a:prstGeom prst="wedgeEllipseCallout">
                            <a:avLst>
                              <a:gd name="adj1" fmla="val -2275"/>
                              <a:gd name="adj2" fmla="val 428606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08B55C" w14:textId="76282A9D" w:rsidR="00E643C5" w:rsidRPr="00F623C4" w:rsidRDefault="00E643C5" w:rsidP="003F0F1E">
                              <w:pPr>
                                <w:jc w:val="center"/>
                                <w:rPr>
                                  <w:sz w:val="22"/>
                                </w:rPr>
                              </w:pPr>
                              <w:r w:rsidRPr="00F623C4">
                                <w:rPr>
                                  <w:sz w:val="22"/>
                                </w:rPr>
                                <w:t>III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Bulle ronde 87"/>
                        <wps:cNvSpPr/>
                        <wps:spPr>
                          <a:xfrm>
                            <a:off x="2809616" y="565817"/>
                            <a:ext cx="606338" cy="338923"/>
                          </a:xfrm>
                          <a:prstGeom prst="wedgeEllipseCallout">
                            <a:avLst>
                              <a:gd name="adj1" fmla="val 11081"/>
                              <a:gd name="adj2" fmla="val 462992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B17766C" w14:textId="1A615EEF" w:rsidR="00E643C5" w:rsidRPr="00012B47" w:rsidRDefault="00E643C5" w:rsidP="003F0F1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012B47">
                                <w:rPr>
                                  <w:sz w:val="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Bulle ronde 88"/>
                        <wps:cNvSpPr/>
                        <wps:spPr>
                          <a:xfrm>
                            <a:off x="2078346" y="950748"/>
                            <a:ext cx="584854" cy="315960"/>
                          </a:xfrm>
                          <a:prstGeom prst="wedgeEllipseCallout">
                            <a:avLst>
                              <a:gd name="adj1" fmla="val 12167"/>
                              <a:gd name="adj2" fmla="val 497275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4E05C90" w14:textId="0F6B7B83" w:rsidR="00E643C5" w:rsidRPr="00012B47" w:rsidRDefault="00E643C5" w:rsidP="003F0F1E">
                              <w:pPr>
                                <w:jc w:val="center"/>
                                <w:rPr>
                                  <w:sz w:val="20"/>
                                </w:rPr>
                              </w:pPr>
                              <w:r w:rsidRPr="00012B47">
                                <w:rPr>
                                  <w:sz w:val="20"/>
                                </w:rPr>
                                <w:t>I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Forme libre 89"/>
                        <wps:cNvSpPr/>
                        <wps:spPr>
                          <a:xfrm>
                            <a:off x="4127500" y="12700"/>
                            <a:ext cx="2479381" cy="1606527"/>
                          </a:xfrm>
                          <a:custGeom>
                            <a:avLst/>
                            <a:gdLst>
                              <a:gd name="connsiteX0" fmla="*/ 62052 w 2479381"/>
                              <a:gd name="connsiteY0" fmla="*/ 1049868 h 1606527"/>
                              <a:gd name="connsiteX1" fmla="*/ 714059 w 2479381"/>
                              <a:gd name="connsiteY1" fmla="*/ 588693 h 1606527"/>
                              <a:gd name="connsiteX2" fmla="*/ 1525092 w 2479381"/>
                              <a:gd name="connsiteY2" fmla="*/ 79809 h 1606527"/>
                              <a:gd name="connsiteX3" fmla="*/ 2018073 w 2479381"/>
                              <a:gd name="connsiteY3" fmla="*/ 32101 h 1606527"/>
                              <a:gd name="connsiteX4" fmla="*/ 2320223 w 2479381"/>
                              <a:gd name="connsiteY4" fmla="*/ 24150 h 1606527"/>
                              <a:gd name="connsiteX5" fmla="*/ 2479249 w 2479381"/>
                              <a:gd name="connsiteY5" fmla="*/ 358105 h 1606527"/>
                              <a:gd name="connsiteX6" fmla="*/ 2296369 w 2479381"/>
                              <a:gd name="connsiteY6" fmla="*/ 803378 h 1606527"/>
                              <a:gd name="connsiteX7" fmla="*/ 1620508 w 2479381"/>
                              <a:gd name="connsiteY7" fmla="*/ 1208894 h 1606527"/>
                              <a:gd name="connsiteX8" fmla="*/ 1374017 w 2479381"/>
                              <a:gd name="connsiteY8" fmla="*/ 1113479 h 1606527"/>
                              <a:gd name="connsiteX9" fmla="*/ 888988 w 2479381"/>
                              <a:gd name="connsiteY9" fmla="*/ 1455385 h 1606527"/>
                              <a:gd name="connsiteX10" fmla="*/ 364202 w 2479381"/>
                              <a:gd name="connsiteY10" fmla="*/ 1606460 h 1606527"/>
                              <a:gd name="connsiteX11" fmla="*/ 93857 w 2479381"/>
                              <a:gd name="connsiteY11" fmla="*/ 1471287 h 1606527"/>
                              <a:gd name="connsiteX12" fmla="*/ 30247 w 2479381"/>
                              <a:gd name="connsiteY12" fmla="*/ 1232748 h 1606527"/>
                              <a:gd name="connsiteX13" fmla="*/ 62052 w 2479381"/>
                              <a:gd name="connsiteY13" fmla="*/ 1049868 h 160652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</a:cxnLst>
                            <a:rect l="l" t="t" r="r" b="b"/>
                            <a:pathLst>
                              <a:path w="2479381" h="1606527">
                                <a:moveTo>
                                  <a:pt x="62052" y="1049868"/>
                                </a:moveTo>
                                <a:cubicBezTo>
                                  <a:pt x="176021" y="942526"/>
                                  <a:pt x="470219" y="750369"/>
                                  <a:pt x="714059" y="588693"/>
                                </a:cubicBezTo>
                                <a:cubicBezTo>
                                  <a:pt x="957899" y="427017"/>
                                  <a:pt x="1307756" y="172574"/>
                                  <a:pt x="1525092" y="79809"/>
                                </a:cubicBezTo>
                                <a:cubicBezTo>
                                  <a:pt x="1742428" y="-12956"/>
                                  <a:pt x="1885551" y="41377"/>
                                  <a:pt x="2018073" y="32101"/>
                                </a:cubicBezTo>
                                <a:cubicBezTo>
                                  <a:pt x="2150595" y="22825"/>
                                  <a:pt x="2243360" y="-30184"/>
                                  <a:pt x="2320223" y="24150"/>
                                </a:cubicBezTo>
                                <a:cubicBezTo>
                                  <a:pt x="2397086" y="78484"/>
                                  <a:pt x="2483225" y="228234"/>
                                  <a:pt x="2479249" y="358105"/>
                                </a:cubicBezTo>
                                <a:cubicBezTo>
                                  <a:pt x="2475273" y="487976"/>
                                  <a:pt x="2439492" y="661580"/>
                                  <a:pt x="2296369" y="803378"/>
                                </a:cubicBezTo>
                                <a:cubicBezTo>
                                  <a:pt x="2153246" y="945176"/>
                                  <a:pt x="1774233" y="1157211"/>
                                  <a:pt x="1620508" y="1208894"/>
                                </a:cubicBezTo>
                                <a:cubicBezTo>
                                  <a:pt x="1466783" y="1260577"/>
                                  <a:pt x="1495937" y="1072397"/>
                                  <a:pt x="1374017" y="1113479"/>
                                </a:cubicBezTo>
                                <a:cubicBezTo>
                                  <a:pt x="1252097" y="1154561"/>
                                  <a:pt x="1057291" y="1373222"/>
                                  <a:pt x="888988" y="1455385"/>
                                </a:cubicBezTo>
                                <a:cubicBezTo>
                                  <a:pt x="720686" y="1537549"/>
                                  <a:pt x="496724" y="1603810"/>
                                  <a:pt x="364202" y="1606460"/>
                                </a:cubicBezTo>
                                <a:cubicBezTo>
                                  <a:pt x="231680" y="1609110"/>
                                  <a:pt x="149516" y="1533572"/>
                                  <a:pt x="93857" y="1471287"/>
                                </a:cubicBezTo>
                                <a:cubicBezTo>
                                  <a:pt x="38198" y="1409002"/>
                                  <a:pt x="35548" y="1304310"/>
                                  <a:pt x="30247" y="1232748"/>
                                </a:cubicBezTo>
                                <a:cubicBezTo>
                                  <a:pt x="24946" y="1161186"/>
                                  <a:pt x="-51917" y="1157210"/>
                                  <a:pt x="62052" y="1049868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60000"/>
                              <a:lumOff val="40000"/>
                              <a:alpha val="34000"/>
                            </a:schemeClr>
                          </a:solidFill>
                          <a:ln w="6350" cmpd="sng">
                            <a:prstDash val="dot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Bulle ronde 90"/>
                        <wps:cNvSpPr/>
                        <wps:spPr>
                          <a:xfrm>
                            <a:off x="5067300" y="1773555"/>
                            <a:ext cx="1122045" cy="470535"/>
                          </a:xfrm>
                          <a:prstGeom prst="wedgeEllipseCallout">
                            <a:avLst>
                              <a:gd name="adj1" fmla="val -38416"/>
                              <a:gd name="adj2" fmla="val -143659"/>
                            </a:avLst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06AC06" w14:textId="77777777" w:rsidR="00E643C5" w:rsidRPr="00CB15D0" w:rsidRDefault="00E643C5" w:rsidP="003F0F1E">
                              <w:pPr>
                                <w:jc w:val="center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Motoréducteur (non étudié)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er 79" o:spid="_x0000_s1117" style="width:523.3pt;height:260.85pt;mso-position-horizontal-relative:char;mso-position-vertical-relative:line" coordsize="7066915,352298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">
                <v:shape id="Image 5" o:spid="_x0000_s1118" type="#_x0000_t75" style="position:absolute;top:72390;width:1561465;height:3217545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GiQ&#10;m9bEAAAA2wAAAA8AAABkcnMvZG93bnJldi54bWxET11rwjAUfRf2H8IV9iIz3dAhnVFEHVNwgm6D&#10;PV6aa1PW3NQmq9Vfbx4EHw/nezxtbSkaqn3hWMFzPwFBnDldcK7g++v9aQTCB2SNpWNScCYP08lD&#10;Z4ypdifeUbMPuYgh7FNUYEKoUil9Zsii77uKOHIHV1sMEda51DWeYrgt5UuSvEqLBccGgxXNDWV/&#10;+3+rYHHsrRdL/N18NMvB9vN4MT/lcKfUY7edvYEI1Ia7+OZeaQWjuD5+iT9ATq4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GiQm9bEAAAA2wAAAA8AAAAAAAAAAAAAAAAAnAIA&#10;AGRycy9kb3ducmV2LnhtbFBLBQYAAAAABAAEAPcAAACNAwAAAAA=&#10;">
                  <v:imagedata r:id="rId16" o:title=""/>
                  <v:path arrowok="t"/>
                </v:shape>
                <v:shape id="Image 6" o:spid="_x0000_s1119" type="#_x0000_t75" style="position:absolute;left:1737360;width:4853305;height:352298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FM&#10;YSPEAAAA2wAAAA8AAABkcnMvZG93bnJldi54bWxEj0trwzAQhO+F/Aexhd5qOTmU4EYJJSEPSi55&#10;9HFcrK1lbK2MpDjOv68ChR6HmfmGmS0G24qefKgdKxhnOQji0umaKwXn0/p5CiJEZI2tY1JwowCL&#10;+ehhhoV2Vz5Qf4yVSBAOBSowMXaFlKE0ZDFkriNO3o/zFmOSvpLa4zXBbSsnef4iLdacFgx2tDRU&#10;NseLVfDV9Kv9yuz59vG59N+TDTf0vlXq6XF4ewURaYj/4b/2TiuYjuH+Jf0AOf8F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DFMYSPEAAAA2wAAAA8AAAAAAAAAAAAAAAAAnAIA&#10;AGRycy9kb3ducmV2LnhtbFBLBQYAAAAABAAEAPcAAACNAwAAAAA=&#10;">
                  <v:imagedata r:id="rId17" o:title=""/>
                  <v:path arrowok="t"/>
                </v:shape>
                <v:oval id="Ellipse 82" o:spid="_x0000_s1120" style="position:absolute;left:230505;top:1466215;width:1162050;height:665480;rotation:-2279603fd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PtMYkxAAA&#10;ANsAAAAPAAAAZHJzL2Rvd25yZXYueG1sRI/NasMwEITvgb6D2EJviRxDg3EjhzYQKPSSnz7Axlpb&#10;ptbKtdREzdNHgUCOw+x8s7NcRduLE42+c6xgPstAENdOd9wq+D5spgUIH5A19o5JwT95WFVPkyWW&#10;2p15R6d9aEWCsC9RgQlhKKX0tSGLfuYG4uQ1brQYkhxbqUc8J7jtZZ5lC2mx49RgcKC1ofpn/2fT&#10;G795sE00l3icF+3wujXH7deHUi/P8f0NRKAYHsf39KdWUORw25IAIKsr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j7TGJMQAAADbAAAADwAAAAAAAAAAAAAAAACXAgAAZHJzL2Rv&#10;d25yZXYueG1sUEsFBgAAAAAEAAQA9QAAAIgDAAAAAA==&#10;" filled="f" strokecolor="black [3213]">
                  <v:stroke dashstyle="dash"/>
                  <v:shadow on="t" opacity="22937f" mv:blur="40000f" origin=",.5" offset="0,23000emu"/>
                </v:oval>
                <v:oval id="Ellipse 83" o:spid="_x0000_s1121" style="position:absolute;left:1266190;top:651510;width:5800725;height:2251710;rotation:-2279603fd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g+GO/xAAA&#10;ANsAAAAPAAAAZHJzL2Rvd25yZXYueG1sRI9RawIxEITfhf6HsIW+aU6LclwvJ60gCL5Y7Q9YL+vl&#10;6GVzvUSN/fWNUPBxmJ1vdspltJ240OBbxwqmkwwEce10y42Cr8N6nIPwAVlj55gU3MjDsnoalVho&#10;d+VPuuxDIxKEfYEKTAh9IaWvDVn0E9cTJ+/kBoshyaGResBrgttOzrJsIS22nBoM9rQyVH/vzza9&#10;8TML9hTNbzxO86af78xxt/1Q6uU5vr+BCBTD4/g/vdEK8le4b0kAkNUf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4Phjv8QAAADbAAAADwAAAAAAAAAAAAAAAACXAgAAZHJzL2Rv&#10;d25yZXYueG1sUEsFBgAAAAAEAAQA9QAAAIgDAAAAAA==&#10;" filled="f" strokecolor="black [3213]">
                  <v:stroke dashstyle="dash"/>
                  <v:shadow on="t" opacity="22937f" mv:blur="40000f" origin=",.5" offset="0,23000emu"/>
                </v:oval>
                <v:shapetype id="_x0000_t32" coordsize="21600,21600" o:spt="32" o:oned="t" path="m0,0l21600,21600e" filled="f">
                  <v:path arrowok="t" fillok="f" o:connecttype="none"/>
                  <o:lock v:ext="edit" shapetype="t"/>
                </v:shapetype>
                <v:shape id="Connecteur droit avec flèche 84" o:spid="_x0000_s1122" type="#_x0000_t32" style="position:absolute;left:1303020;top:1664970;width:868680;height:470535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kXjNsMAAADbAAAADwAAAGRycy9kb3ducmV2LnhtbESPQYvCMBSE74L/IbyFvWm6IqLVVBah&#10;4ME9qBWvj+ZtW9q81CbW+u+NsLDHYWa+YTbbwTSip85VlhV8TSMQxLnVFRcKsnM6WYJwHlljY5kU&#10;PMnBNhmPNhhr++Aj9SdfiABhF6OC0vs2ltLlJRl0U9sSB+/XdgZ9kF0hdYePADeNnEXRQhqsOCyU&#10;2NKupLw+3Y2CyC3S2+5c//RZ4Y+Hq0z3z9VFqc+P4XsNwtPg/8N/7b1WsJzD+0v4ATJ5AQ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CpF4zbDAAAA2wAAAA8AAAAAAAAAAAAA&#10;AAAAoQIAAGRycy9kb3ducmV2LnhtbFBLBQYAAAAABAAEAPkAAACRAwAAAAA=&#10;" strokecolor="black [3040]">
                  <v:stroke endarrow="open"/>
                </v:shape>
                <v:shapetype id="_x0000_t63" coordsize="21600,21600" o:spt="63" adj="1350,25920" path="wr0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Bulle ronde 85" o:spid="_x0000_s1123" type="#_x0000_t63" style="position:absolute;left:1158239;top:108565;width:1417848;height:498639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VUu8xAAA&#10;ANsAAAAPAAAAZHJzL2Rvd25yZXYueG1sRI/RSgMxFETfBf8hXMG3Nqtg3a5NS2ktCH2wrX7AdXPd&#10;rG5uliR2079vCgUfh5k5w8wWyXbiSD60jhU8jAsQxLXTLTcKPj82oxJEiMgaO8ek4EQBFvPbmxlW&#10;2g28p+MhNiJDOFSowMTYV1KG2pDFMHY9cfa+nbcYs/SN1B6HDLedfCyKibTYcl4w2NPKUP17+LMK&#10;Eu0ofbnpc5i+n15/NsPabP1aqfu7tHwBESnF//C1/aYVlE9w+ZJ/gJyf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FVVLvMQAAADbAAAADwAAAAAAAAAAAAAAAACXAgAAZHJzL2Rv&#10;d25yZXYueG1sUEsFBgAAAAAEAAQA9QAAAIgDAAAAAA==&#10;" adj="16,57881" fillcolor="white [3201]" strokecolor="black [3200]" strokeweight="2pt">
                  <v:textbox inset="1mm,1mm,1mm,1mm">
                    <w:txbxContent>
                      <w:p w14:paraId="72051928" w14:textId="77777777" w:rsidR="00E643C5" w:rsidRPr="00CB15D0" w:rsidRDefault="00E643C5" w:rsidP="003F0F1E">
                        <w:pPr>
                          <w:jc w:val="center"/>
                          <w:rPr>
                            <w:sz w:val="14"/>
                          </w:rPr>
                        </w:pPr>
                        <w:r w:rsidRPr="00CB15D0">
                          <w:rPr>
                            <w:sz w:val="16"/>
                          </w:rPr>
                          <w:t>Groupe électromécanique</w:t>
                        </w:r>
                      </w:p>
                    </w:txbxContent>
                  </v:textbox>
                </v:shape>
                <v:shape id="Bulle ronde 86" o:spid="_x0000_s1124" type="#_x0000_t63" style="position:absolute;left:3656349;top:219478;width:541618;height:323397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LC79xQAA&#10;ANsAAAAPAAAAZHJzL2Rvd25yZXYueG1sRI9Ba8JAFITvQv/D8grezKY5BEldxZYKReih0YPHR/Y1&#10;icm+TXdXk/rru4WCx2FmvmFWm8n04krOt5YVPCUpCOLK6pZrBcfDbrEE4QOyxt4yKfghD5v1w2yF&#10;hbYjf9K1DLWIEPYFKmhCGAopfdWQQZ/YgTh6X9YZDFG6WmqHY4SbXmZpmkuDLceFBgd6bajqyotR&#10;oLOxPu1v7vJGHy/fu3PX5rdTqdT8cdo+gwg0hXv4v/2uFSxz+PsSf4Bc/w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4sLv3FAAAA2wAAAA8AAAAAAAAAAAAAAAAAlwIAAGRycy9k&#10;b3ducmV2LnhtbFBLBQYAAAAABAAEAPUAAACJAwAAAAA=&#10;" adj="10309,103379" fillcolor="white [3201]" strokecolor="black [3200]" strokeweight="2pt">
                  <v:textbox inset="1mm,1mm,1mm,1mm">
                    <w:txbxContent>
                      <w:p w14:paraId="2F08B55C" w14:textId="76282A9D" w:rsidR="00E643C5" w:rsidRPr="00F623C4" w:rsidRDefault="00E643C5" w:rsidP="003F0F1E">
                        <w:pPr>
                          <w:jc w:val="center"/>
                          <w:rPr>
                            <w:sz w:val="22"/>
                          </w:rPr>
                        </w:pPr>
                        <w:r w:rsidRPr="00F623C4">
                          <w:rPr>
                            <w:sz w:val="22"/>
                          </w:rPr>
                          <w:t>III</w:t>
                        </w:r>
                      </w:p>
                    </w:txbxContent>
                  </v:textbox>
                </v:shape>
                <v:shape id="Bulle ronde 87" o:spid="_x0000_s1125" type="#_x0000_t63" style="position:absolute;left:2809616;top:565817;width:606338;height:338923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kEpfvwgAA&#10;ANsAAAAPAAAAZHJzL2Rvd25yZXYueG1sRI/disIwFITvBd8hHME7TbfiD12jiCiIeyFVH+DQnG3K&#10;NielibW+vVlY2MthZr5h1tve1qKj1leOFXxMExDEhdMVlwrut+NkBcIHZI21Y1LwIg/bzXCwxky7&#10;J+fUXUMpIoR9hgpMCE0mpS8MWfRT1xBH79u1FkOUbSl1i88It7VMk2QhLVYcFww2tDdU/FwfVsH8&#10;fuG0sYfTLDl/dfPK5ZZTo9R41O8+QQTqw3/4r33SClZL+P0Sf4DcvA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QSl+/CAAAA2wAAAA8AAAAAAAAAAAAAAAAAlwIAAGRycy9kb3du&#10;cmV2LnhtbFBLBQYAAAAABAAEAPUAAACGAwAAAAA=&#10;" adj="13193,110806" fillcolor="white [3201]" strokecolor="black [3200]" strokeweight="2pt">
                  <v:textbox inset="1mm,1mm,1mm,1mm">
                    <w:txbxContent>
                      <w:p w14:paraId="4B17766C" w14:textId="1A615EEF" w:rsidR="00E643C5" w:rsidRPr="00012B47" w:rsidRDefault="00E643C5" w:rsidP="003F0F1E">
                        <w:pPr>
                          <w:jc w:val="center"/>
                          <w:rPr>
                            <w:sz w:val="20"/>
                          </w:rPr>
                        </w:pPr>
                        <w:r w:rsidRPr="00012B47">
                          <w:rPr>
                            <w:sz w:val="20"/>
                          </w:rPr>
                          <w:t>II</w:t>
                        </w:r>
                      </w:p>
                    </w:txbxContent>
                  </v:textbox>
                </v:shape>
                <v:shape id="Bulle ronde 88" o:spid="_x0000_s1126" type="#_x0000_t63" style="position:absolute;left:2078346;top:950748;width:584854;height:31596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rOQ4PwwAA&#10;ANsAAAAPAAAAZHJzL2Rvd25yZXYueG1sRE9Na8JAEL0L/odlCr2ZTW1pY+oqEtBKIYdaEbwN2TEJ&#10;zc6G7JrEf+8ehB4f73u5Hk0jeupcbVnBSxSDIC6srrlUcPzdzhIQziNrbCyTghs5WK+mkyWm2g78&#10;Q/3BlyKEsEtRQeV9m0rpiooMusi2xIG72M6gD7Arpe5wCOGmkfM4fpcGaw4NFbaUVVT8Ha5GAZ4/&#10;Fq9vp+/z13F3wry95NmQLZR6fho3nyA8jf5f/HDvtYIkjA1fwg+Qqzs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rOQ4PwwAAANsAAAAPAAAAAAAAAAAAAAAAAJcCAABkcnMvZG93&#10;bnJldi54bWxQSwUGAAAAAAQABAD1AAAAhwMAAAAA&#10;" adj="13428,118211" fillcolor="white [3201]" strokecolor="black [3200]" strokeweight="2pt">
                  <v:textbox inset="1mm,1mm,1mm,1mm">
                    <w:txbxContent>
                      <w:p w14:paraId="14E05C90" w14:textId="0F6B7B83" w:rsidR="00E643C5" w:rsidRPr="00012B47" w:rsidRDefault="00E643C5" w:rsidP="003F0F1E">
                        <w:pPr>
                          <w:jc w:val="center"/>
                          <w:rPr>
                            <w:sz w:val="20"/>
                          </w:rPr>
                        </w:pPr>
                        <w:r w:rsidRPr="00012B47">
                          <w:rPr>
                            <w:sz w:val="20"/>
                          </w:rPr>
                          <w:t>I</w:t>
                        </w:r>
                      </w:p>
                    </w:txbxContent>
                  </v:textbox>
                </v:shape>
                <v:shape id="Forme libre 89" o:spid="_x0000_s1127" style="position:absolute;left:4127500;top:12700;width:2479381;height:1606527;visibility:visible;mso-wrap-style:square;v-text-anchor:middle" coordsize="2479381,16065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X9E4wwAA&#10;ANsAAAAPAAAAZHJzL2Rvd25yZXYueG1sRI9BawIxFITvQv9DeIXeNKuHsm6NshYEQTx06w94bl6T&#10;xc3LNom6/feNUOhxmJlvmNVmdL24UYidZwXzWQGCuPW6Y6Pg9LmbliBiQtbYeyYFPxRhs36arLDS&#10;/s4fdGuSERnCsUIFNqWhkjK2lhzGmR+Is/flg8OUZTBSB7xnuOvloihepcOO84LFgd4ttZfm6hQc&#10;rn05H8+LYA/11qTj0nw3tlbq5Xms30AkGtN/+K+91wrKJTy+5B8g17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xX9E4wwAAANsAAAAPAAAAAAAAAAAAAAAAAJcCAABkcnMvZG93&#10;bnJldi54bWxQSwUGAAAAAAQABAD1AAAAhwMAAAAA&#10;" path="m62052,1049868c176021,942526,470219,750369,714059,588693,957899,427017,1307756,172574,1525092,79809,1742428,-12956,1885551,41377,2018073,32101,2150595,22825,2243360,-30184,2320223,24150,2397086,78484,2483225,228234,2479249,358105,2475273,487976,2439492,661580,2296369,803378,2153246,945176,1774233,1157211,1620508,1208894,1466783,1260577,1495937,1072397,1374017,1113479,1252097,1154561,1057291,1373222,888988,1455385,720686,1537549,496724,1603810,364202,1606460,231680,1609110,149516,1533572,93857,1471287,38198,1409002,35548,1304310,30247,1232748,24946,1161186,-51917,1157210,62052,1049868xe" fillcolor="#548dd4 [1951]" strokecolor="black [3200]" strokeweight=".5pt">
                  <v:fill opacity="22359f"/>
                  <v:stroke dashstyle="dot"/>
                  <v:path arrowok="t" o:connecttype="custom" o:connectlocs="62052,1049868;714059,588693;1525092,79809;2018073,32101;2320223,24150;2479249,358105;2296369,803378;1620508,1208894;1374017,1113479;888988,1455385;364202,1606460;93857,1471287;30247,1232748;62052,1049868" o:connectangles="0,0,0,0,0,0,0,0,0,0,0,0,0,0"/>
                </v:shape>
                <v:shape id="Bulle ronde 90" o:spid="_x0000_s1128" type="#_x0000_t63" style="position:absolute;left:5067300;top:1773555;width:1122045;height:470535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Ut3eowgAA&#10;ANsAAAAPAAAAZHJzL2Rvd25yZXYueG1sRE/LagIxFN0L/YdwC90UTRQcdGoUaW2R6sLXB1wmtzOj&#10;k5shSXX8+2ZRcHk479mis424kg+1Yw3DgQJBXDhTc6nhdPzsT0CEiGywcUwa7hRgMX/qzTA37sZ7&#10;uh5iKVIIhxw1VDG2uZShqMhiGLiWOHE/zluMCfpSGo+3FG4bOVIqkxZrTg0VtvReUXE5/FoNXx8y&#10;G76Od9uzOmf7VVR+/N1stH557pZvICJ18SH+d6+Nhmlan76kHyDn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JS3d6jCAAAA2wAAAA8AAAAAAAAAAAAAAAAAlwIAAGRycy9kb3du&#10;cmV2LnhtbFBLBQYAAAAABAAEAPUAAACGAwAAAAA=&#10;" adj="2502,-20230" fillcolor="white [3201]" strokecolor="black [3200]" strokeweight="2pt">
                  <v:textbox inset="1mm,1mm,1mm,1mm">
                    <w:txbxContent>
                      <w:p w14:paraId="3806AC06" w14:textId="77777777" w:rsidR="00E643C5" w:rsidRPr="00CB15D0" w:rsidRDefault="00E643C5" w:rsidP="003F0F1E">
                        <w:pPr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Motoréducteur (non étudié)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CDBD9E" w14:textId="00C622E3" w:rsidR="00E9550F" w:rsidRPr="00E9550F" w:rsidRDefault="00D532FA" w:rsidP="00750E32">
      <w:pPr>
        <w:jc w:val="center"/>
      </w:pPr>
      <w:r>
        <w:rPr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4C351324" wp14:editId="2BCFF01A">
                <wp:simplePos x="0" y="0"/>
                <wp:positionH relativeFrom="column">
                  <wp:posOffset>1158240</wp:posOffset>
                </wp:positionH>
                <wp:positionV relativeFrom="paragraph">
                  <wp:posOffset>1905</wp:posOffset>
                </wp:positionV>
                <wp:extent cx="4922520" cy="5509895"/>
                <wp:effectExtent l="25400" t="0" r="55880" b="78105"/>
                <wp:wrapThrough wrapText="bothSides">
                  <wp:wrapPolygon edited="0">
                    <wp:start x="5461" y="0"/>
                    <wp:lineTo x="4904" y="498"/>
                    <wp:lineTo x="4570" y="1593"/>
                    <wp:lineTo x="5684" y="4780"/>
                    <wp:lineTo x="4793" y="4879"/>
                    <wp:lineTo x="3901" y="5676"/>
                    <wp:lineTo x="4124" y="7966"/>
                    <wp:lineTo x="2006" y="8265"/>
                    <wp:lineTo x="1783" y="9559"/>
                    <wp:lineTo x="-111" y="11152"/>
                    <wp:lineTo x="-111" y="12646"/>
                    <wp:lineTo x="8693" y="12745"/>
                    <wp:lineTo x="-111" y="13343"/>
                    <wp:lineTo x="-111" y="14737"/>
                    <wp:lineTo x="446" y="15932"/>
                    <wp:lineTo x="-111" y="16131"/>
                    <wp:lineTo x="-111" y="17326"/>
                    <wp:lineTo x="446" y="17724"/>
                    <wp:lineTo x="10365" y="19118"/>
                    <wp:lineTo x="11480" y="19118"/>
                    <wp:lineTo x="11480" y="20313"/>
                    <wp:lineTo x="12260" y="20711"/>
                    <wp:lineTo x="14489" y="20711"/>
                    <wp:lineTo x="14935" y="21807"/>
                    <wp:lineTo x="15381" y="21807"/>
                    <wp:lineTo x="15604" y="21607"/>
                    <wp:lineTo x="16161" y="20910"/>
                    <wp:lineTo x="17053" y="19118"/>
                    <wp:lineTo x="17498" y="17525"/>
                    <wp:lineTo x="21622" y="16031"/>
                    <wp:lineTo x="21622" y="15932"/>
                    <wp:lineTo x="21734" y="15135"/>
                    <wp:lineTo x="20619" y="14339"/>
                    <wp:lineTo x="18724" y="14339"/>
                    <wp:lineTo x="21734" y="13442"/>
                    <wp:lineTo x="21734" y="10455"/>
                    <wp:lineTo x="21622" y="10057"/>
                    <wp:lineTo x="20842" y="9559"/>
                    <wp:lineTo x="20954" y="9559"/>
                    <wp:lineTo x="21734" y="8165"/>
                    <wp:lineTo x="21734" y="5676"/>
                    <wp:lineTo x="21622" y="5277"/>
                    <wp:lineTo x="20842" y="4780"/>
                    <wp:lineTo x="20508" y="3186"/>
                    <wp:lineTo x="21511" y="2788"/>
                    <wp:lineTo x="21734" y="2191"/>
                    <wp:lineTo x="21734" y="1294"/>
                    <wp:lineTo x="10142" y="0"/>
                    <wp:lineTo x="5461" y="0"/>
                  </wp:wrapPolygon>
                </wp:wrapThrough>
                <wp:docPr id="152" name="Grouper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2520" cy="5509895"/>
                          <a:chOff x="0" y="0"/>
                          <a:chExt cx="4922520" cy="5509895"/>
                        </a:xfrm>
                      </wpg:grpSpPr>
                      <wpg:grpSp>
                        <wpg:cNvPr id="126" name="Grouper 126"/>
                        <wpg:cNvGrpSpPr/>
                        <wpg:grpSpPr>
                          <a:xfrm>
                            <a:off x="0" y="0"/>
                            <a:ext cx="4922520" cy="5509895"/>
                            <a:chOff x="0" y="0"/>
                            <a:chExt cx="4922520" cy="5509895"/>
                          </a:xfrm>
                        </wpg:grpSpPr>
                        <wpg:grpSp>
                          <wpg:cNvPr id="78" name="Grouper 78"/>
                          <wpg:cNvGrpSpPr/>
                          <wpg:grpSpPr>
                            <a:xfrm>
                              <a:off x="415290" y="0"/>
                              <a:ext cx="3503930" cy="5509895"/>
                              <a:chOff x="52097" y="0"/>
                              <a:chExt cx="5047588" cy="7935053"/>
                            </a:xfrm>
                          </wpg:grpSpPr>
                          <wpg:grpSp>
                            <wpg:cNvPr id="68" name="Grouper 68"/>
                            <wpg:cNvGrpSpPr/>
                            <wpg:grpSpPr>
                              <a:xfrm>
                                <a:off x="796290" y="0"/>
                                <a:ext cx="4303395" cy="7543800"/>
                                <a:chOff x="0" y="0"/>
                                <a:chExt cx="2934335" cy="51441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75" name="Image 375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8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9">
                                          <a14:imgEffect>
                                            <a14:backgroundRemoval t="0" b="100000" l="0" r="100000">
                                              <a14:foregroundMark x1="41995" y1="48528" x2="41995" y2="48528"/>
                                              <a14:foregroundMark x1="43937" y1="46596" x2="43937" y2="46596"/>
                                            </a14:backgroundRemoval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 bwMode="auto">
                                <a:xfrm rot="16200000">
                                  <a:off x="-1104900" y="1104900"/>
                                  <a:ext cx="5144135" cy="29343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64" name="Grouper 64"/>
                              <wpg:cNvGrpSpPr/>
                              <wpg:grpSpPr>
                                <a:xfrm rot="16200000">
                                  <a:off x="687705" y="2931795"/>
                                  <a:ext cx="2098675" cy="953135"/>
                                  <a:chOff x="0" y="0"/>
                                  <a:chExt cx="2098675" cy="953135"/>
                                </a:xfrm>
                              </wpg:grpSpPr>
                              <wps:wsp>
                                <wps:cNvPr id="27" name="Forme libre 27"/>
                                <wps:cNvSpPr/>
                                <wps:spPr>
                                  <a:xfrm>
                                    <a:off x="651510" y="0"/>
                                    <a:ext cx="1447165" cy="718185"/>
                                  </a:xfrm>
                                  <a:custGeom>
                                    <a:avLst/>
                                    <a:gdLst>
                                      <a:gd name="connsiteX0" fmla="*/ 1369155 w 1447393"/>
                                      <a:gd name="connsiteY0" fmla="*/ 58678 h 718806"/>
                                      <a:gd name="connsiteX1" fmla="*/ 1158892 w 1447393"/>
                                      <a:gd name="connsiteY1" fmla="*/ 146695 h 718806"/>
                                      <a:gd name="connsiteX2" fmla="*/ 1026866 w 1447393"/>
                                      <a:gd name="connsiteY2" fmla="*/ 0 h 718806"/>
                                      <a:gd name="connsiteX3" fmla="*/ 943739 w 1447393"/>
                                      <a:gd name="connsiteY3" fmla="*/ 34229 h 718806"/>
                                      <a:gd name="connsiteX4" fmla="*/ 909510 w 1447393"/>
                                      <a:gd name="connsiteY4" fmla="*/ 68458 h 718806"/>
                                      <a:gd name="connsiteX5" fmla="*/ 914400 w 1447393"/>
                                      <a:gd name="connsiteY5" fmla="*/ 220043 h 718806"/>
                                      <a:gd name="connsiteX6" fmla="*/ 0 w 1447393"/>
                                      <a:gd name="connsiteY6" fmla="*/ 532992 h 718806"/>
                                      <a:gd name="connsiteX7" fmla="*/ 0 w 1447393"/>
                                      <a:gd name="connsiteY7" fmla="*/ 655238 h 718806"/>
                                      <a:gd name="connsiteX8" fmla="*/ 92907 w 1447393"/>
                                      <a:gd name="connsiteY8" fmla="*/ 718806 h 718806"/>
                                      <a:gd name="connsiteX9" fmla="*/ 1007307 w 1447393"/>
                                      <a:gd name="connsiteY9" fmla="*/ 415636 h 718806"/>
                                      <a:gd name="connsiteX10" fmla="*/ 1090434 w 1447393"/>
                                      <a:gd name="connsiteY10" fmla="*/ 528102 h 718806"/>
                                      <a:gd name="connsiteX11" fmla="*/ 1207791 w 1447393"/>
                                      <a:gd name="connsiteY11" fmla="*/ 498763 h 718806"/>
                                      <a:gd name="connsiteX12" fmla="*/ 1207791 w 1447393"/>
                                      <a:gd name="connsiteY12" fmla="*/ 327619 h 718806"/>
                                      <a:gd name="connsiteX13" fmla="*/ 1447393 w 1447393"/>
                                      <a:gd name="connsiteY13" fmla="*/ 249382 h 718806"/>
                                      <a:gd name="connsiteX14" fmla="*/ 1369155 w 1447393"/>
                                      <a:gd name="connsiteY14" fmla="*/ 58678 h 718806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  <a:cxn ang="0">
                                        <a:pos x="connsiteX14" y="connsiteY14"/>
                                      </a:cxn>
                                    </a:cxnLst>
                                    <a:rect l="l" t="t" r="r" b="b"/>
                                    <a:pathLst>
                                      <a:path w="1447393" h="718806">
                                        <a:moveTo>
                                          <a:pt x="1369155" y="58678"/>
                                        </a:moveTo>
                                        <a:lnTo>
                                          <a:pt x="1158892" y="146695"/>
                                        </a:lnTo>
                                        <a:lnTo>
                                          <a:pt x="1026866" y="0"/>
                                        </a:lnTo>
                                        <a:lnTo>
                                          <a:pt x="943739" y="34229"/>
                                        </a:lnTo>
                                        <a:lnTo>
                                          <a:pt x="909510" y="68458"/>
                                        </a:lnTo>
                                        <a:lnTo>
                                          <a:pt x="914400" y="220043"/>
                                        </a:lnTo>
                                        <a:lnTo>
                                          <a:pt x="0" y="532992"/>
                                        </a:lnTo>
                                        <a:lnTo>
                                          <a:pt x="0" y="655238"/>
                                        </a:lnTo>
                                        <a:lnTo>
                                          <a:pt x="92907" y="718806"/>
                                        </a:lnTo>
                                        <a:lnTo>
                                          <a:pt x="1007307" y="415636"/>
                                        </a:lnTo>
                                        <a:lnTo>
                                          <a:pt x="1090434" y="528102"/>
                                        </a:lnTo>
                                        <a:lnTo>
                                          <a:pt x="1207791" y="498763"/>
                                        </a:lnTo>
                                        <a:lnTo>
                                          <a:pt x="1207791" y="327619"/>
                                        </a:lnTo>
                                        <a:lnTo>
                                          <a:pt x="1447393" y="249382"/>
                                        </a:lnTo>
                                        <a:lnTo>
                                          <a:pt x="1369155" y="5867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8000">
                                      <a:alpha val="55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" name="Forme libre 28"/>
                                <wps:cNvSpPr/>
                                <wps:spPr>
                                  <a:xfrm>
                                    <a:off x="0" y="180975"/>
                                    <a:ext cx="1476375" cy="772160"/>
                                  </a:xfrm>
                                  <a:custGeom>
                                    <a:avLst/>
                                    <a:gdLst>
                                      <a:gd name="connsiteX0" fmla="*/ 1315367 w 1476732"/>
                                      <a:gd name="connsiteY0" fmla="*/ 0 h 772595"/>
                                      <a:gd name="connsiteX1" fmla="*/ 1021976 w 1476732"/>
                                      <a:gd name="connsiteY1" fmla="*/ 83128 h 772595"/>
                                      <a:gd name="connsiteX2" fmla="*/ 1017087 w 1476732"/>
                                      <a:gd name="connsiteY2" fmla="*/ 146696 h 772595"/>
                                      <a:gd name="connsiteX3" fmla="*/ 572111 w 1476732"/>
                                      <a:gd name="connsiteY3" fmla="*/ 293391 h 772595"/>
                                      <a:gd name="connsiteX4" fmla="*/ 469425 w 1476732"/>
                                      <a:gd name="connsiteY4" fmla="*/ 244492 h 772595"/>
                                      <a:gd name="connsiteX5" fmla="*/ 356958 w 1476732"/>
                                      <a:gd name="connsiteY5" fmla="*/ 308060 h 772595"/>
                                      <a:gd name="connsiteX6" fmla="*/ 293390 w 1476732"/>
                                      <a:gd name="connsiteY6" fmla="*/ 386298 h 772595"/>
                                      <a:gd name="connsiteX7" fmla="*/ 78237 w 1476732"/>
                                      <a:gd name="connsiteY7" fmla="*/ 444976 h 772595"/>
                                      <a:gd name="connsiteX8" fmla="*/ 78237 w 1476732"/>
                                      <a:gd name="connsiteY8" fmla="*/ 444976 h 772595"/>
                                      <a:gd name="connsiteX9" fmla="*/ 48898 w 1476732"/>
                                      <a:gd name="connsiteY9" fmla="*/ 591671 h 772595"/>
                                      <a:gd name="connsiteX10" fmla="*/ 0 w 1476732"/>
                                      <a:gd name="connsiteY10" fmla="*/ 669908 h 772595"/>
                                      <a:gd name="connsiteX11" fmla="*/ 180924 w 1476732"/>
                                      <a:gd name="connsiteY11" fmla="*/ 713917 h 772595"/>
                                      <a:gd name="connsiteX12" fmla="*/ 444975 w 1476732"/>
                                      <a:gd name="connsiteY12" fmla="*/ 772595 h 772595"/>
                                      <a:gd name="connsiteX13" fmla="*/ 709027 w 1476732"/>
                                      <a:gd name="connsiteY13" fmla="*/ 694358 h 772595"/>
                                      <a:gd name="connsiteX14" fmla="*/ 684578 w 1476732"/>
                                      <a:gd name="connsiteY14" fmla="*/ 635679 h 772595"/>
                                      <a:gd name="connsiteX15" fmla="*/ 1100214 w 1476732"/>
                                      <a:gd name="connsiteY15" fmla="*/ 498764 h 772595"/>
                                      <a:gd name="connsiteX16" fmla="*/ 1149112 w 1476732"/>
                                      <a:gd name="connsiteY16" fmla="*/ 518323 h 772595"/>
                                      <a:gd name="connsiteX17" fmla="*/ 1476732 w 1476732"/>
                                      <a:gd name="connsiteY17" fmla="*/ 425416 h 772595"/>
                                      <a:gd name="connsiteX18" fmla="*/ 1403384 w 1476732"/>
                                      <a:gd name="connsiteY18" fmla="*/ 332509 h 772595"/>
                                      <a:gd name="connsiteX19" fmla="*/ 713917 w 1476732"/>
                                      <a:gd name="connsiteY19" fmla="*/ 552552 h 772595"/>
                                      <a:gd name="connsiteX20" fmla="*/ 625899 w 1476732"/>
                                      <a:gd name="connsiteY20" fmla="*/ 503654 h 772595"/>
                                      <a:gd name="connsiteX21" fmla="*/ 625899 w 1476732"/>
                                      <a:gd name="connsiteY21" fmla="*/ 347179 h 772595"/>
                                      <a:gd name="connsiteX22" fmla="*/ 1320257 w 1476732"/>
                                      <a:gd name="connsiteY22" fmla="*/ 112467 h 772595"/>
                                      <a:gd name="connsiteX23" fmla="*/ 1315367 w 1476732"/>
                                      <a:gd name="connsiteY23" fmla="*/ 0 h 772595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  <a:cxn ang="0">
                                        <a:pos x="connsiteX14" y="connsiteY14"/>
                                      </a:cxn>
                                      <a:cxn ang="0">
                                        <a:pos x="connsiteX15" y="connsiteY15"/>
                                      </a:cxn>
                                      <a:cxn ang="0">
                                        <a:pos x="connsiteX16" y="connsiteY16"/>
                                      </a:cxn>
                                      <a:cxn ang="0">
                                        <a:pos x="connsiteX17" y="connsiteY17"/>
                                      </a:cxn>
                                      <a:cxn ang="0">
                                        <a:pos x="connsiteX18" y="connsiteY18"/>
                                      </a:cxn>
                                      <a:cxn ang="0">
                                        <a:pos x="connsiteX19" y="connsiteY19"/>
                                      </a:cxn>
                                      <a:cxn ang="0">
                                        <a:pos x="connsiteX20" y="connsiteY20"/>
                                      </a:cxn>
                                      <a:cxn ang="0">
                                        <a:pos x="connsiteX21" y="connsiteY21"/>
                                      </a:cxn>
                                      <a:cxn ang="0">
                                        <a:pos x="connsiteX22" y="connsiteY22"/>
                                      </a:cxn>
                                      <a:cxn ang="0">
                                        <a:pos x="connsiteX23" y="connsiteY23"/>
                                      </a:cxn>
                                    </a:cxnLst>
                                    <a:rect l="l" t="t" r="r" b="b"/>
                                    <a:pathLst>
                                      <a:path w="1476732" h="772595">
                                        <a:moveTo>
                                          <a:pt x="1315367" y="0"/>
                                        </a:moveTo>
                                        <a:lnTo>
                                          <a:pt x="1021976" y="83128"/>
                                        </a:lnTo>
                                        <a:lnTo>
                                          <a:pt x="1017087" y="146696"/>
                                        </a:lnTo>
                                        <a:lnTo>
                                          <a:pt x="572111" y="293391"/>
                                        </a:lnTo>
                                        <a:lnTo>
                                          <a:pt x="469425" y="244492"/>
                                        </a:lnTo>
                                        <a:lnTo>
                                          <a:pt x="356958" y="308060"/>
                                        </a:lnTo>
                                        <a:lnTo>
                                          <a:pt x="293390" y="386298"/>
                                        </a:lnTo>
                                        <a:lnTo>
                                          <a:pt x="78237" y="444976"/>
                                        </a:lnTo>
                                        <a:lnTo>
                                          <a:pt x="78237" y="444976"/>
                                        </a:lnTo>
                                        <a:lnTo>
                                          <a:pt x="48898" y="591671"/>
                                        </a:lnTo>
                                        <a:lnTo>
                                          <a:pt x="0" y="669908"/>
                                        </a:lnTo>
                                        <a:lnTo>
                                          <a:pt x="180924" y="713917"/>
                                        </a:lnTo>
                                        <a:lnTo>
                                          <a:pt x="444975" y="772595"/>
                                        </a:lnTo>
                                        <a:lnTo>
                                          <a:pt x="709027" y="694358"/>
                                        </a:lnTo>
                                        <a:lnTo>
                                          <a:pt x="684578" y="635679"/>
                                        </a:lnTo>
                                        <a:lnTo>
                                          <a:pt x="1100214" y="498764"/>
                                        </a:lnTo>
                                        <a:lnTo>
                                          <a:pt x="1149112" y="518323"/>
                                        </a:lnTo>
                                        <a:lnTo>
                                          <a:pt x="1476732" y="425416"/>
                                        </a:lnTo>
                                        <a:lnTo>
                                          <a:pt x="1403384" y="332509"/>
                                        </a:lnTo>
                                        <a:lnTo>
                                          <a:pt x="713917" y="552552"/>
                                        </a:lnTo>
                                        <a:lnTo>
                                          <a:pt x="625899" y="503654"/>
                                        </a:lnTo>
                                        <a:lnTo>
                                          <a:pt x="625899" y="347179"/>
                                        </a:lnTo>
                                        <a:lnTo>
                                          <a:pt x="1320257" y="112467"/>
                                        </a:lnTo>
                                        <a:lnTo>
                                          <a:pt x="1315367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66FF">
                                      <a:alpha val="43000"/>
                                    </a:srgbClr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72" name="Forme libre 72"/>
                            <wps:cNvSpPr/>
                            <wps:spPr>
                              <a:xfrm>
                                <a:off x="2931795" y="3569335"/>
                                <a:ext cx="1500505" cy="4365718"/>
                              </a:xfrm>
                              <a:custGeom>
                                <a:avLst/>
                                <a:gdLst>
                                  <a:gd name="connsiteX0" fmla="*/ 0 w 584791"/>
                                  <a:gd name="connsiteY0" fmla="*/ 0 h 1786270"/>
                                  <a:gd name="connsiteX1" fmla="*/ 584791 w 584791"/>
                                  <a:gd name="connsiteY1" fmla="*/ 1786270 h 17862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584791" h="1786270">
                                    <a:moveTo>
                                      <a:pt x="0" y="0"/>
                                    </a:moveTo>
                                    <a:lnTo>
                                      <a:pt x="584791" y="1786270"/>
                                    </a:lnTo>
                                  </a:path>
                                </a:pathLst>
                              </a:custGeom>
                              <a:ln>
                                <a:prstDash val="lgDashDot"/>
                                <a:headEnd type="non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3" name="Zone de texte 73"/>
                            <wps:cNvSpPr txBox="1"/>
                            <wps:spPr>
                              <a:xfrm>
                                <a:off x="4286912" y="7363308"/>
                                <a:ext cx="542923" cy="50673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2557735" w14:textId="58450CB6" w:rsidR="00E643C5" w:rsidRPr="003F0F1E" w:rsidRDefault="00E643C5">
                                  <w:pPr>
                                    <w:rPr>
                                      <w:sz w:val="32"/>
                                    </w:rPr>
                                  </w:pPr>
                                  <m:oMathPara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  <w:sz w:val="32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32"/>
                                            </w:rPr>
                                            <m:t>x</m:t>
                                          </m:r>
                                        </m:e>
                                      </m:acc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4" name="Forme libre 74"/>
                            <wps:cNvSpPr/>
                            <wps:spPr>
                              <a:xfrm flipH="1" flipV="1">
                                <a:off x="108585" y="3510915"/>
                                <a:ext cx="2830830" cy="72390"/>
                              </a:xfrm>
                              <a:custGeom>
                                <a:avLst/>
                                <a:gdLst>
                                  <a:gd name="connsiteX0" fmla="*/ 0 w 584791"/>
                                  <a:gd name="connsiteY0" fmla="*/ 0 h 1786270"/>
                                  <a:gd name="connsiteX1" fmla="*/ 584791 w 584791"/>
                                  <a:gd name="connsiteY1" fmla="*/ 1786270 h 17862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584791" h="1786270">
                                    <a:moveTo>
                                      <a:pt x="0" y="0"/>
                                    </a:moveTo>
                                    <a:lnTo>
                                      <a:pt x="584791" y="1786270"/>
                                    </a:lnTo>
                                  </a:path>
                                </a:pathLst>
                              </a:custGeom>
                              <a:ln>
                                <a:prstDash val="lgDashDot"/>
                                <a:headEnd type="non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5" name="Forme libre 75"/>
                            <wps:cNvSpPr/>
                            <wps:spPr>
                              <a:xfrm flipV="1">
                                <a:off x="2931160" y="2063115"/>
                                <a:ext cx="1665605" cy="1519555"/>
                              </a:xfrm>
                              <a:custGeom>
                                <a:avLst/>
                                <a:gdLst>
                                  <a:gd name="connsiteX0" fmla="*/ 0 w 584791"/>
                                  <a:gd name="connsiteY0" fmla="*/ 0 h 1786270"/>
                                  <a:gd name="connsiteX1" fmla="*/ 584791 w 584791"/>
                                  <a:gd name="connsiteY1" fmla="*/ 1786270 h 17862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584791" h="1786270">
                                    <a:moveTo>
                                      <a:pt x="0" y="0"/>
                                    </a:moveTo>
                                    <a:lnTo>
                                      <a:pt x="584791" y="1786270"/>
                                    </a:lnTo>
                                  </a:path>
                                </a:pathLst>
                              </a:custGeom>
                              <a:ln>
                                <a:prstDash val="lgDashDot"/>
                                <a:headEnd type="non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6" name="Zone de texte 76"/>
                            <wps:cNvSpPr txBox="1"/>
                            <wps:spPr>
                              <a:xfrm>
                                <a:off x="4069742" y="1753082"/>
                                <a:ext cx="542923" cy="50673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E52FFFC" w14:textId="624ECAFD" w:rsidR="00E643C5" w:rsidRPr="003F0F1E" w:rsidRDefault="00E643C5" w:rsidP="003F0F1E">
                                  <w:pPr>
                                    <w:rPr>
                                      <w:sz w:val="32"/>
                                    </w:rPr>
                                  </w:pPr>
                                  <m:oMathPara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  <w:sz w:val="32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32"/>
                                            </w:rPr>
                                            <m:t>z</m:t>
                                          </m:r>
                                        </m:e>
                                      </m:acc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7" name="Zone de texte 77"/>
                            <wps:cNvSpPr txBox="1"/>
                            <wps:spPr>
                              <a:xfrm>
                                <a:off x="52097" y="3019910"/>
                                <a:ext cx="542923" cy="50673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7AA00F" w14:textId="70594599" w:rsidR="00E643C5" w:rsidRPr="003F0F1E" w:rsidRDefault="00E643C5" w:rsidP="003F0F1E">
                                  <w:pPr>
                                    <w:rPr>
                                      <w:sz w:val="32"/>
                                    </w:rPr>
                                  </w:pPr>
                                  <m:oMathPara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  <w:sz w:val="32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 w:val="32"/>
                                            </w:rPr>
                                            <m:t>y</m:t>
                                          </m:r>
                                        </m:e>
                                      </m:acc>
                                    </m:oMath>
                                  </m:oMathPara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91" name="Bulle ronde 91"/>
                          <wps:cNvSpPr/>
                          <wps:spPr>
                            <a:xfrm>
                              <a:off x="3872865" y="316865"/>
                              <a:ext cx="1049655" cy="506730"/>
                            </a:xfrm>
                            <a:prstGeom prst="wedgeEllipseCallout">
                              <a:avLst>
                                <a:gd name="adj1" fmla="val -159359"/>
                                <a:gd name="adj2" fmla="val 157566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86516C8" w14:textId="48027220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F623C4">
                                  <w:rPr>
                                    <w:sz w:val="18"/>
                                  </w:rPr>
                                  <w:t>Motoréducteur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" name="Bulle ronde 92"/>
                          <wps:cNvSpPr/>
                          <wps:spPr>
                            <a:xfrm>
                              <a:off x="3872865" y="1185545"/>
                              <a:ext cx="1049655" cy="506730"/>
                            </a:xfrm>
                            <a:prstGeom prst="wedgeEllipseCallout">
                              <a:avLst>
                                <a:gd name="adj1" fmla="val -137937"/>
                                <a:gd name="adj2" fmla="val 147212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24A3B4A3" w14:textId="0A80C281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Flasque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3" name="Bulle ronde 93"/>
                          <wps:cNvSpPr/>
                          <wps:spPr>
                            <a:xfrm>
                              <a:off x="3872865" y="1800860"/>
                              <a:ext cx="1049655" cy="506730"/>
                            </a:xfrm>
                            <a:prstGeom prst="wedgeEllipseCallout">
                              <a:avLst>
                                <a:gd name="adj1" fmla="val -137937"/>
                                <a:gd name="adj2" fmla="val 147212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0469E36" w14:textId="4A79DECF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Carter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4" name="Bulle ronde 94"/>
                          <wps:cNvSpPr/>
                          <wps:spPr>
                            <a:xfrm>
                              <a:off x="0" y="2705735"/>
                              <a:ext cx="1049655" cy="506730"/>
                            </a:xfrm>
                            <a:prstGeom prst="wedgeEllipseCallout">
                              <a:avLst>
                                <a:gd name="adj1" fmla="val 202666"/>
                                <a:gd name="adj2" fmla="val 64383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38750D9" w14:textId="42BBE3D4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Vis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7" name="Bulle ronde 117"/>
                          <wps:cNvSpPr/>
                          <wps:spPr>
                            <a:xfrm>
                              <a:off x="3872865" y="2416175"/>
                              <a:ext cx="1049655" cy="506730"/>
                            </a:xfrm>
                            <a:prstGeom prst="wedgeEllipseCallout">
                              <a:avLst>
                                <a:gd name="adj1" fmla="val -137223"/>
                                <a:gd name="adj2" fmla="val 197502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DB111C6" w14:textId="4D103A49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Ecrou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2" name="Bulle ronde 122"/>
                          <wps:cNvSpPr/>
                          <wps:spPr>
                            <a:xfrm>
                              <a:off x="3872865" y="3031490"/>
                              <a:ext cx="1049655" cy="506730"/>
                            </a:xfrm>
                            <a:prstGeom prst="wedgeEllipseCallout">
                              <a:avLst>
                                <a:gd name="adj1" fmla="val -145792"/>
                                <a:gd name="adj2" fmla="val 136859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6E2CAB8" w14:textId="2FAA1E5A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Goupille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3" name="Bulle ronde 123"/>
                          <wps:cNvSpPr/>
                          <wps:spPr>
                            <a:xfrm>
                              <a:off x="0" y="3393440"/>
                              <a:ext cx="1049655" cy="506730"/>
                            </a:xfrm>
                            <a:prstGeom prst="wedgeEllipseCallout">
                              <a:avLst>
                                <a:gd name="adj1" fmla="val 223373"/>
                                <a:gd name="adj2" fmla="val 108756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FB52876" w14:textId="5B72D027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Lame mobile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Bulle ronde 124"/>
                          <wps:cNvSpPr/>
                          <wps:spPr>
                            <a:xfrm>
                              <a:off x="0" y="4008755"/>
                              <a:ext cx="1049655" cy="506730"/>
                            </a:xfrm>
                            <a:prstGeom prst="wedgeEllipseCallout">
                              <a:avLst>
                                <a:gd name="adj1" fmla="val 229799"/>
                                <a:gd name="adj2" fmla="val 92486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CB1E340" w14:textId="0BD5974C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Lame fixe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5" name="Bulle ronde 125"/>
                          <wps:cNvSpPr/>
                          <wps:spPr>
                            <a:xfrm>
                              <a:off x="3872865" y="3683000"/>
                              <a:ext cx="1049655" cy="506730"/>
                            </a:xfrm>
                            <a:prstGeom prst="wedgeEllipseCallout">
                              <a:avLst>
                                <a:gd name="adj1" fmla="val -72245"/>
                                <a:gd name="adj2" fmla="val 86569"/>
                              </a:avLst>
                            </a:prstGeom>
                          </wps:spPr>
                          <wps:style>
                            <a:lnRef idx="2">
                              <a:schemeClr val="dk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38BAEE3" w14:textId="146F7CC1" w:rsidR="00E643C5" w:rsidRPr="00F623C4" w:rsidRDefault="00E643C5" w:rsidP="00F623C4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Socle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35" name="Forme libre 135"/>
                        <wps:cNvSpPr/>
                        <wps:spPr>
                          <a:xfrm>
                            <a:off x="977265" y="52070"/>
                            <a:ext cx="2218055" cy="3357245"/>
                          </a:xfrm>
                          <a:custGeom>
                            <a:avLst/>
                            <a:gdLst>
                              <a:gd name="connsiteX0" fmla="*/ 757004 w 2218545"/>
                              <a:gd name="connsiteY0" fmla="*/ 44970 h 3357797"/>
                              <a:gd name="connsiteX1" fmla="*/ 232348 w 2218545"/>
                              <a:gd name="connsiteY1" fmla="*/ 284813 h 3357797"/>
                              <a:gd name="connsiteX2" fmla="*/ 164892 w 2218545"/>
                              <a:gd name="connsiteY2" fmla="*/ 397239 h 3357797"/>
                              <a:gd name="connsiteX3" fmla="*/ 517161 w 2218545"/>
                              <a:gd name="connsiteY3" fmla="*/ 1281659 h 3357797"/>
                              <a:gd name="connsiteX4" fmla="*/ 67456 w 2218545"/>
                              <a:gd name="connsiteY4" fmla="*/ 1484026 h 3357797"/>
                              <a:gd name="connsiteX5" fmla="*/ 0 w 2218545"/>
                              <a:gd name="connsiteY5" fmla="*/ 1573967 h 3357797"/>
                              <a:gd name="connsiteX6" fmla="*/ 299804 w 2218545"/>
                              <a:gd name="connsiteY6" fmla="*/ 2473377 h 3357797"/>
                              <a:gd name="connsiteX7" fmla="*/ 509666 w 2218545"/>
                              <a:gd name="connsiteY7" fmla="*/ 2608289 h 3357797"/>
                              <a:gd name="connsiteX8" fmla="*/ 509666 w 2218545"/>
                              <a:gd name="connsiteY8" fmla="*/ 2705725 h 3357797"/>
                              <a:gd name="connsiteX9" fmla="*/ 749509 w 2218545"/>
                              <a:gd name="connsiteY9" fmla="*/ 2735705 h 3357797"/>
                              <a:gd name="connsiteX10" fmla="*/ 846945 w 2218545"/>
                              <a:gd name="connsiteY10" fmla="*/ 2975548 h 3357797"/>
                              <a:gd name="connsiteX11" fmla="*/ 1026827 w 2218545"/>
                              <a:gd name="connsiteY11" fmla="*/ 3005528 h 3357797"/>
                              <a:gd name="connsiteX12" fmla="*/ 1064302 w 2218545"/>
                              <a:gd name="connsiteY12" fmla="*/ 2968052 h 3357797"/>
                              <a:gd name="connsiteX13" fmla="*/ 1191718 w 2218545"/>
                              <a:gd name="connsiteY13" fmla="*/ 3357797 h 3357797"/>
                              <a:gd name="connsiteX14" fmla="*/ 1424066 w 2218545"/>
                              <a:gd name="connsiteY14" fmla="*/ 3290341 h 3357797"/>
                              <a:gd name="connsiteX15" fmla="*/ 1199213 w 2218545"/>
                              <a:gd name="connsiteY15" fmla="*/ 2690734 h 3357797"/>
                              <a:gd name="connsiteX16" fmla="*/ 1379095 w 2218545"/>
                              <a:gd name="connsiteY16" fmla="*/ 2638269 h 3357797"/>
                              <a:gd name="connsiteX17" fmla="*/ 1266669 w 2218545"/>
                              <a:gd name="connsiteY17" fmla="*/ 2375941 h 3357797"/>
                              <a:gd name="connsiteX18" fmla="*/ 1484027 w 2218545"/>
                              <a:gd name="connsiteY18" fmla="*/ 2323475 h 3357797"/>
                              <a:gd name="connsiteX19" fmla="*/ 1581463 w 2218545"/>
                              <a:gd name="connsiteY19" fmla="*/ 2578308 h 3357797"/>
                              <a:gd name="connsiteX20" fmla="*/ 1731364 w 2218545"/>
                              <a:gd name="connsiteY20" fmla="*/ 2548328 h 3357797"/>
                              <a:gd name="connsiteX21" fmla="*/ 1971207 w 2218545"/>
                              <a:gd name="connsiteY21" fmla="*/ 3297836 h 3357797"/>
                              <a:gd name="connsiteX22" fmla="*/ 2218545 w 2218545"/>
                              <a:gd name="connsiteY22" fmla="*/ 3207895 h 3357797"/>
                              <a:gd name="connsiteX23" fmla="*/ 2053653 w 2218545"/>
                              <a:gd name="connsiteY23" fmla="*/ 2675744 h 3357797"/>
                              <a:gd name="connsiteX24" fmla="*/ 2151089 w 2218545"/>
                              <a:gd name="connsiteY24" fmla="*/ 2488367 h 3357797"/>
                              <a:gd name="connsiteX25" fmla="*/ 2173574 w 2218545"/>
                              <a:gd name="connsiteY25" fmla="*/ 2360951 h 3357797"/>
                              <a:gd name="connsiteX26" fmla="*/ 2143594 w 2218545"/>
                              <a:gd name="connsiteY26" fmla="*/ 2233534 h 3357797"/>
                              <a:gd name="connsiteX27" fmla="*/ 2196059 w 2218545"/>
                              <a:gd name="connsiteY27" fmla="*/ 2106118 h 3357797"/>
                              <a:gd name="connsiteX28" fmla="*/ 1851286 w 2218545"/>
                              <a:gd name="connsiteY28" fmla="*/ 1146748 h 3357797"/>
                              <a:gd name="connsiteX29" fmla="*/ 1528997 w 2218545"/>
                              <a:gd name="connsiteY29" fmla="*/ 1064302 h 3357797"/>
                              <a:gd name="connsiteX30" fmla="*/ 1146748 w 2218545"/>
                              <a:gd name="connsiteY30" fmla="*/ 0 h 3357797"/>
                              <a:gd name="connsiteX31" fmla="*/ 757004 w 2218545"/>
                              <a:gd name="connsiteY31" fmla="*/ 44970 h 335779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</a:cxnLst>
                            <a:rect l="l" t="t" r="r" b="b"/>
                            <a:pathLst>
                              <a:path w="2218545" h="3357797">
                                <a:moveTo>
                                  <a:pt x="757004" y="44970"/>
                                </a:moveTo>
                                <a:lnTo>
                                  <a:pt x="232348" y="284813"/>
                                </a:lnTo>
                                <a:lnTo>
                                  <a:pt x="164892" y="397239"/>
                                </a:lnTo>
                                <a:lnTo>
                                  <a:pt x="517161" y="1281659"/>
                                </a:lnTo>
                                <a:lnTo>
                                  <a:pt x="67456" y="1484026"/>
                                </a:lnTo>
                                <a:lnTo>
                                  <a:pt x="0" y="1573967"/>
                                </a:lnTo>
                                <a:lnTo>
                                  <a:pt x="299804" y="2473377"/>
                                </a:lnTo>
                                <a:lnTo>
                                  <a:pt x="509666" y="2608289"/>
                                </a:lnTo>
                                <a:lnTo>
                                  <a:pt x="509666" y="2705725"/>
                                </a:lnTo>
                                <a:lnTo>
                                  <a:pt x="749509" y="2735705"/>
                                </a:lnTo>
                                <a:lnTo>
                                  <a:pt x="846945" y="2975548"/>
                                </a:lnTo>
                                <a:lnTo>
                                  <a:pt x="1026827" y="3005528"/>
                                </a:lnTo>
                                <a:lnTo>
                                  <a:pt x="1064302" y="2968052"/>
                                </a:lnTo>
                                <a:lnTo>
                                  <a:pt x="1191718" y="3357797"/>
                                </a:lnTo>
                                <a:lnTo>
                                  <a:pt x="1424066" y="3290341"/>
                                </a:lnTo>
                                <a:lnTo>
                                  <a:pt x="1199213" y="2690734"/>
                                </a:lnTo>
                                <a:lnTo>
                                  <a:pt x="1379095" y="2638269"/>
                                </a:lnTo>
                                <a:lnTo>
                                  <a:pt x="1266669" y="2375941"/>
                                </a:lnTo>
                                <a:lnTo>
                                  <a:pt x="1484027" y="2323475"/>
                                </a:lnTo>
                                <a:lnTo>
                                  <a:pt x="1581463" y="2578308"/>
                                </a:lnTo>
                                <a:lnTo>
                                  <a:pt x="1731364" y="2548328"/>
                                </a:lnTo>
                                <a:lnTo>
                                  <a:pt x="1971207" y="3297836"/>
                                </a:lnTo>
                                <a:lnTo>
                                  <a:pt x="2218545" y="3207895"/>
                                </a:lnTo>
                                <a:lnTo>
                                  <a:pt x="2053653" y="2675744"/>
                                </a:lnTo>
                                <a:lnTo>
                                  <a:pt x="2151089" y="2488367"/>
                                </a:lnTo>
                                <a:lnTo>
                                  <a:pt x="2173574" y="2360951"/>
                                </a:lnTo>
                                <a:lnTo>
                                  <a:pt x="2143594" y="2233534"/>
                                </a:lnTo>
                                <a:lnTo>
                                  <a:pt x="2196059" y="2106118"/>
                                </a:lnTo>
                                <a:lnTo>
                                  <a:pt x="1851286" y="1146748"/>
                                </a:lnTo>
                                <a:lnTo>
                                  <a:pt x="1528997" y="1064302"/>
                                </a:lnTo>
                                <a:lnTo>
                                  <a:pt x="1146748" y="0"/>
                                </a:lnTo>
                                <a:lnTo>
                                  <a:pt x="757004" y="44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55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Forme libre 137"/>
                        <wps:cNvSpPr/>
                        <wps:spPr>
                          <a:xfrm>
                            <a:off x="2184400" y="3244850"/>
                            <a:ext cx="1715770" cy="1955800"/>
                          </a:xfrm>
                          <a:custGeom>
                            <a:avLst/>
                            <a:gdLst>
                              <a:gd name="connsiteX0" fmla="*/ 0 w 1716373"/>
                              <a:gd name="connsiteY0" fmla="*/ 149902 h 1956216"/>
                              <a:gd name="connsiteX1" fmla="*/ 202367 w 1716373"/>
                              <a:gd name="connsiteY1" fmla="*/ 816964 h 1956216"/>
                              <a:gd name="connsiteX2" fmla="*/ 344773 w 1716373"/>
                              <a:gd name="connsiteY2" fmla="*/ 959370 h 1956216"/>
                              <a:gd name="connsiteX3" fmla="*/ 449704 w 1716373"/>
                              <a:gd name="connsiteY3" fmla="*/ 959370 h 1956216"/>
                              <a:gd name="connsiteX4" fmla="*/ 539645 w 1716373"/>
                              <a:gd name="connsiteY4" fmla="*/ 1214203 h 1956216"/>
                              <a:gd name="connsiteX5" fmla="*/ 487180 w 1716373"/>
                              <a:gd name="connsiteY5" fmla="*/ 1259174 h 1956216"/>
                              <a:gd name="connsiteX6" fmla="*/ 637082 w 1716373"/>
                              <a:gd name="connsiteY6" fmla="*/ 1708879 h 1956216"/>
                              <a:gd name="connsiteX7" fmla="*/ 652072 w 1716373"/>
                              <a:gd name="connsiteY7" fmla="*/ 1933731 h 1956216"/>
                              <a:gd name="connsiteX8" fmla="*/ 1131757 w 1716373"/>
                              <a:gd name="connsiteY8" fmla="*/ 1956216 h 1956216"/>
                              <a:gd name="connsiteX9" fmla="*/ 1716373 w 1716373"/>
                              <a:gd name="connsiteY9" fmla="*/ 1446551 h 1956216"/>
                              <a:gd name="connsiteX10" fmla="*/ 1296649 w 1716373"/>
                              <a:gd name="connsiteY10" fmla="*/ 217357 h 1956216"/>
                              <a:gd name="connsiteX11" fmla="*/ 1116767 w 1716373"/>
                              <a:gd name="connsiteY11" fmla="*/ 217357 h 1956216"/>
                              <a:gd name="connsiteX12" fmla="*/ 1034321 w 1716373"/>
                              <a:gd name="connsiteY12" fmla="*/ 0 h 1956216"/>
                              <a:gd name="connsiteX13" fmla="*/ 719527 w 1716373"/>
                              <a:gd name="connsiteY13" fmla="*/ 119921 h 1956216"/>
                              <a:gd name="connsiteX14" fmla="*/ 839449 w 1716373"/>
                              <a:gd name="connsiteY14" fmla="*/ 509665 h 1956216"/>
                              <a:gd name="connsiteX15" fmla="*/ 884419 w 1716373"/>
                              <a:gd name="connsiteY15" fmla="*/ 532151 h 1956216"/>
                              <a:gd name="connsiteX16" fmla="*/ 1019331 w 1716373"/>
                              <a:gd name="connsiteY16" fmla="*/ 831954 h 1956216"/>
                              <a:gd name="connsiteX17" fmla="*/ 921895 w 1716373"/>
                              <a:gd name="connsiteY17" fmla="*/ 1281659 h 1956216"/>
                              <a:gd name="connsiteX18" fmla="*/ 682052 w 1716373"/>
                              <a:gd name="connsiteY18" fmla="*/ 1214203 h 1956216"/>
                              <a:gd name="connsiteX19" fmla="*/ 562131 w 1716373"/>
                              <a:gd name="connsiteY19" fmla="*/ 959370 h 1956216"/>
                              <a:gd name="connsiteX20" fmla="*/ 487180 w 1716373"/>
                              <a:gd name="connsiteY20" fmla="*/ 884420 h 1956216"/>
                              <a:gd name="connsiteX21" fmla="*/ 487180 w 1716373"/>
                              <a:gd name="connsiteY21" fmla="*/ 697043 h 1956216"/>
                              <a:gd name="connsiteX22" fmla="*/ 397239 w 1716373"/>
                              <a:gd name="connsiteY22" fmla="*/ 434715 h 1956216"/>
                              <a:gd name="connsiteX23" fmla="*/ 284813 w 1716373"/>
                              <a:gd name="connsiteY23" fmla="*/ 209862 h 1956216"/>
                              <a:gd name="connsiteX24" fmla="*/ 209862 w 1716373"/>
                              <a:gd name="connsiteY24" fmla="*/ 74951 h 1956216"/>
                              <a:gd name="connsiteX25" fmla="*/ 0 w 1716373"/>
                              <a:gd name="connsiteY25" fmla="*/ 149902 h 19562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</a:cxnLst>
                            <a:rect l="l" t="t" r="r" b="b"/>
                            <a:pathLst>
                              <a:path w="1716373" h="1956216">
                                <a:moveTo>
                                  <a:pt x="0" y="149902"/>
                                </a:moveTo>
                                <a:lnTo>
                                  <a:pt x="202367" y="816964"/>
                                </a:lnTo>
                                <a:lnTo>
                                  <a:pt x="344773" y="959370"/>
                                </a:lnTo>
                                <a:lnTo>
                                  <a:pt x="449704" y="959370"/>
                                </a:lnTo>
                                <a:lnTo>
                                  <a:pt x="539645" y="1214203"/>
                                </a:lnTo>
                                <a:lnTo>
                                  <a:pt x="487180" y="1259174"/>
                                </a:lnTo>
                                <a:lnTo>
                                  <a:pt x="637082" y="1708879"/>
                                </a:lnTo>
                                <a:lnTo>
                                  <a:pt x="652072" y="1933731"/>
                                </a:lnTo>
                                <a:lnTo>
                                  <a:pt x="1131757" y="1956216"/>
                                </a:lnTo>
                                <a:lnTo>
                                  <a:pt x="1716373" y="1446551"/>
                                </a:lnTo>
                                <a:lnTo>
                                  <a:pt x="1296649" y="217357"/>
                                </a:lnTo>
                                <a:lnTo>
                                  <a:pt x="1116767" y="217357"/>
                                </a:lnTo>
                                <a:lnTo>
                                  <a:pt x="1034321" y="0"/>
                                </a:lnTo>
                                <a:lnTo>
                                  <a:pt x="719527" y="119921"/>
                                </a:lnTo>
                                <a:lnTo>
                                  <a:pt x="839449" y="509665"/>
                                </a:lnTo>
                                <a:lnTo>
                                  <a:pt x="884419" y="532151"/>
                                </a:lnTo>
                                <a:lnTo>
                                  <a:pt x="1019331" y="831954"/>
                                </a:lnTo>
                                <a:lnTo>
                                  <a:pt x="921895" y="1281659"/>
                                </a:lnTo>
                                <a:lnTo>
                                  <a:pt x="682052" y="1214203"/>
                                </a:lnTo>
                                <a:lnTo>
                                  <a:pt x="562131" y="959370"/>
                                </a:lnTo>
                                <a:lnTo>
                                  <a:pt x="487180" y="884420"/>
                                </a:lnTo>
                                <a:lnTo>
                                  <a:pt x="487180" y="697043"/>
                                </a:lnTo>
                                <a:lnTo>
                                  <a:pt x="397239" y="434715"/>
                                </a:lnTo>
                                <a:lnTo>
                                  <a:pt x="284813" y="209862"/>
                                </a:lnTo>
                                <a:lnTo>
                                  <a:pt x="209862" y="74951"/>
                                </a:lnTo>
                                <a:lnTo>
                                  <a:pt x="0" y="1499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55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er 152" o:spid="_x0000_s1129" style="position:absolute;left:0;text-align:left;margin-left:91.2pt;margin-top:.15pt;width:387.6pt;height:433.85pt;z-index:251803648;mso-position-horizontal-relative:text;mso-position-vertical-relative:text" coordsize="4922520,5509895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">
                <v:group id="Grouper 126" o:spid="_x0000_s1130" style="position:absolute;width:4922520;height:5509895" coordsize="4922520,550989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">
                  <v:group id="Grouper 78" o:spid="_x0000_s1131" style="position:absolute;left:415290;width:3503930;height:5509895" coordorigin="52097" coordsize="5047588,7935053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">
                    <v:group id="Grouper 68" o:spid="_x0000_s1132" style="position:absolute;left:796290;width:4303395;height:7543800" coordsize="2934335,514413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">
                      <v:shape id="Image 375" o:spid="_x0000_s1133" type="#_x0000_t75" style="position:absolute;left:-1104900;top:1104900;width:5144135;height:2934335;rotation:-9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AC&#10;AuPGAAAA3AAAAA8AAABkcnMvZG93bnJldi54bWxEj0FrwkAUhO+C/2F5gjfdqNSW1FVE0PZQENPS&#10;Xl+zzyQm+zbsrpr217sFocdhZr5hFqvONOJCzleWFUzGCQji3OqKCwUf79vREwgfkDU2lknBD3lY&#10;Lfu9BabaXvlAlywUIkLYp6igDKFNpfR5SQb92LbE0TtaZzBE6QqpHV4j3DRymiRzabDiuFBiS5uS&#10;8jo7GwVt/ZV94zG8fR5edr7u3O9uPzspNRx062cQgbrwH763X7WC2eMD/J2JR0Aub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4AIC48YAAADcAAAADwAAAAAAAAAAAAAAAACc&#10;AgAAZHJzL2Rvd25yZXYueG1sUEsFBgAAAAAEAAQA9wAAAI8DAAAAAA==&#10;">
                        <v:imagedata r:id="rId20" o:title=""/>
                        <v:path arrowok="t"/>
                      </v:shape>
                      <v:group id="Grouper 64" o:spid="_x0000_s1134" style="position:absolute;left:687705;top:2931795;width:2098675;height:953135;rotation:-90" coordsize="2098675,953135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niOjSMUAAADbAAAA&#10;DwAAAAAAAAAAAAAAAACpAgAAZHJzL2Rvd25yZXYueG1sUEsFBgAAAAAEAAQA+gAAAJsDAAAAAA==&#10;">
                        <v:shape id="Forme libre 27" o:spid="_x0000_s1135" style="position:absolute;left:651510;width:1447165;height:718185;visibility:visible;mso-wrap-style:square;v-text-anchor:middle" coordsize="1447393,71880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HB4TIxAAA&#10;ANsAAAAPAAAAZHJzL2Rvd25yZXYueG1sRI9Ba8JAFITvBf/D8gRvdVORGqKrFEFRKQWj4PU1+5oE&#10;s29jdk3Sf98tCB6HmfmGWax6U4mWGldaVvA2jkAQZ1aXnCs4nzavMQjnkTVWlknBLzlYLQcvC0y0&#10;7fhIbepzESDsElRQeF8nUrqsIINubGvi4P3YxqAPssmlbrALcFPJSRS9S4Mlh4UCa1oXlF3Tu1Fw&#10;ieNseqjk9fOr3ez22/z7duxmSo2G/ccchKfeP8OP9k4rmMzg/0v4AXL5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RweEyMQAAADbAAAADwAAAAAAAAAAAAAAAACXAgAAZHJzL2Rv&#10;d25yZXYueG1sUEsFBgAAAAAEAAQA9QAAAIgDAAAAAA==&#10;" path="m1369155,58678l1158892,146695,1026866,,943739,34229,909510,68458,914400,220043,,532992,,655238,92907,718806,1007307,415636,1090434,528102,1207791,498763,1207791,327619,1447393,249382,1369155,58678xe" fillcolor="green" stroked="f" strokeweight="2pt">
                          <v:fill opacity="35980f"/>
                          <v:path arrowok="t" o:connecttype="custom" o:connectlocs="1368939,58627;1158709,146568;1026704,0;943590,34199;909367,68399;914256,219853;0,532532;0,654672;92892,718185;1007148,415277;1090262,527646;1207601,498332;1207601,327336;1447165,249167;1368939,58627" o:connectangles="0,0,0,0,0,0,0,0,0,0,0,0,0,0,0"/>
                        </v:shape>
                        <v:shape id="Forme libre 28" o:spid="_x0000_s1136" style="position:absolute;top:180975;width:1476375;height:772160;visibility:visible;mso-wrap-style:square;v-text-anchor:middle" coordsize="1476732,77259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Ce/nPxAAA&#10;ANsAAAAPAAAAZHJzL2Rvd25yZXYueG1sRE/LasJAFN0X/IfhCt3pxEBbGzNKKSg+EKwthe4umZsH&#10;Zu7EzKhJv76zELo8nHe66EwtrtS6yrKCyTgCQZxZXXGh4OtzOZqCcB5ZY22ZFPTkYDEfPKSYaHvj&#10;D7oefSFCCLsEFZTeN4mULivJoBvbhjhwuW0N+gDbQuoWbyHc1DKOomdpsOLQUGJD7yVlp+PFKHjd&#10;/B6+Vy+nfb/aXXbb/Of81MdbpR6H3dsMhKfO/4vv7rVWEIex4Uv4AXL+B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Qnv5z8QAAADbAAAADwAAAAAAAAAAAAAAAACXAgAAZHJzL2Rv&#10;d25yZXYueG1sUEsFBgAAAAAEAAQA9QAAAIgDAAAAAA==&#10;" path="m1315367,0l1021976,83128,1017087,146696,572111,293391,469425,244492,356958,308060,293390,386298,78237,444976,78237,444976,48898,591671,,669908,180924,713917,444975,772595,709027,694358,684578,635679,1100214,498764,1149112,518323,1476732,425416,1403384,332509,713917,552552,625899,503654,625899,347179,1320257,112467,1315367,0xe" fillcolor="#36f" stroked="f" strokeweight="2pt">
                          <v:fill opacity="28270f"/>
                          <v:path arrowok="t" o:connecttype="custom" o:connectlocs="1315049,0;1021729,83081;1016841,146613;571973,293226;469312,244354;356872,307887;293319,386080;78218,444725;78218,444725;48886,591338;0,669531;180880,713515;444867,772160;708856,693967;684413,635321;1099948,498483;1148834,518031;1476375,425176;1403045,332322;713744,552241;625748,503370;625748,346984;1319938,112404;1315049,0" o:connectangles="0,0,0,0,0,0,0,0,0,0,0,0,0,0,0,0,0,0,0,0,0,0,0,0"/>
                        </v:shape>
                      </v:group>
                    </v:group>
                    <v:shape id="Forme libre 72" o:spid="_x0000_s1137" style="position:absolute;left:2931795;top:3569335;width:1500505;height:4365718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y0fIexAAA&#10;ANsAAAAPAAAAZHJzL2Rvd25yZXYueG1sRI9Ba8JAFITvQv/D8gq9mY0eqkRXKWkDhZzUlvb4kn0m&#10;odm3MbtN4r93CwWPw8x8w2z3k2nFQL1rLCtYRDEI4tLqhisFH6dsvgbhPLLG1jIpuJKD/e5htsVE&#10;25EPNBx9JQKEXYIKau+7REpX1mTQRbYjDt7Z9gZ9kH0ldY9jgJtWLuP4WRpsOCzU2FFaU/lz/DUK&#10;LnlqTjr7pLfF8Oq+v7LiUqS5Uk+P08sGhKfJ38P/7XetYLWEvy/hB8jdD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8tHyHsQAAADbAAAADwAAAAAAAAAAAAAAAACXAgAAZHJzL2Rv&#10;d25yZXYueG1sUEsFBgAAAAAEAAQA9QAAAIgDAAAAAA==&#10;" path="m0,0l584791,1786270e" filled="f" strokecolor="black [3040]">
                      <v:stroke dashstyle="longDashDot" endarrow="block"/>
                      <v:path arrowok="t" o:connecttype="custom" o:connectlocs="0,0;1500505,4365718" o:connectangles="0,0"/>
                    </v:shape>
                    <v:shape id="Zone de texte 73" o:spid="_x0000_s1138" type="#_x0000_t202" style="position:absolute;left:4286912;top:7363308;width:542923;height:506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xja4uxAAA&#10;ANsAAAAPAAAAZHJzL2Rvd25yZXYueG1sRI9PawIxFMTvBb9DeEJvmtSqbbcbRSyCp4pWC709Nm//&#10;4OZl2aTu+u0bQehxmJnfMOmyt7W4UOsrxxqexgoEceZMxYWG49dm9ArCB2SDtWPScCUPy8XgIcXE&#10;uI73dDmEQkQI+wQ1lCE0iZQ+K8miH7uGOHq5ay2GKNtCmha7CLe1nCg1lxYrjgslNrQuKTsffq2G&#10;02f+8z1Vu+LDzprO9UqyfZNaPw771TuIQH34D9/bW6Ph5RluX+IPkIs/AA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Y2uLsQAAADbAAAADwAAAAAAAAAAAAAAAACXAgAAZHJzL2Rv&#10;d25yZXYueG1sUEsFBgAAAAAEAAQA9QAAAIgDAAAAAA==&#10;" filled="f" stroked="f">
                      <v:textbox>
                        <w:txbxContent>
                          <w:p w14:paraId="42557735" w14:textId="58450CB6" w:rsidR="00E643C5" w:rsidRPr="003F0F1E" w:rsidRDefault="00E643C5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x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v:textbox>
                    </v:shape>
                    <v:shape id="Forme libre 74" o:spid="_x0000_s1139" style="position:absolute;left:108585;top:3510915;width:2830830;height:72390;flip:x y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i4JStxgAA&#10;ANsAAAAPAAAAZHJzL2Rvd25yZXYueG1sRI9Pa8JAFMTvBb/D8gq91U1FjKSuEhWhVA/1Tw/eHtln&#10;Es2+jdmtxm/vCkKPw8z8hhlNWlOJCzWutKzgoxuBIM6sLjlXsNsu3ocgnEfWWFkmBTdyMBl3XkaY&#10;aHvlNV02PhcBwi5BBYX3dSKlywoy6Lq2Jg7ewTYGfZBNLnWD1wA3lexF0UAaLDksFFjTrKDstPkz&#10;ClY/v8f2sFueV/thPLW9OP2el6lSb69t+gnCU+v/w8/2l1YQ9+HxJfwAOb4D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Di4JStxgAAANsAAAAPAAAAAAAAAAAAAAAAAJcCAABkcnMv&#10;ZG93bnJldi54bWxQSwUGAAAAAAQABAD1AAAAigMAAAAA&#10;" path="m0,0l584791,1786270e" filled="f" strokecolor="black [3040]">
                      <v:stroke dashstyle="longDashDot" endarrow="block"/>
                      <v:path arrowok="t" o:connecttype="custom" o:connectlocs="0,0;2830830,72390" o:connectangles="0,0"/>
                    </v:shape>
                    <v:shape id="Forme libre 75" o:spid="_x0000_s1140" style="position:absolute;left:2931160;top:2063115;width:1665605;height:1519555;flip:y;visibility:visible;mso-wrap-style:square;v-text-anchor:middle" coordsize="584791,178627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tyu71xAAA&#10;ANsAAAAPAAAAZHJzL2Rvd25yZXYueG1sRI9Ba8JAFITvgv9heUJvuqkQK9FViiCEFmq1Uq+P7GsS&#10;mn0bdrdJ6q93CwWPw8x8w6y3g2lER87XlhU8zhIQxIXVNZcKzh/76RKED8gaG8uk4Jc8bDfj0Roz&#10;bXs+UncKpYgQ9hkqqEJoMyl9UZFBP7MtcfS+rDMYonSl1A77CDeNnCfJQhqsOS5U2NKuouL79GMU&#10;5O7yfj40++PLa/6Zdn3Kb92VlXqYDM8rEIGGcA//t3Ot4CmFvy/xB8jND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Lcru9cQAAADbAAAADwAAAAAAAAAAAAAAAACXAgAAZHJzL2Rv&#10;d25yZXYueG1sUEsFBgAAAAAEAAQA9QAAAIgDAAAAAA==&#10;" path="m0,0l584791,1786270e" filled="f" strokecolor="black [3040]">
                      <v:stroke dashstyle="longDashDot" endarrow="block"/>
                      <v:path arrowok="t" o:connecttype="custom" o:connectlocs="0,0;1665605,1519555" o:connectangles="0,0"/>
                    </v:shape>
                    <v:shape id="Zone de texte 76" o:spid="_x0000_s1141" type="#_x0000_t202" style="position:absolute;left:4069742;top:1753082;width:542923;height:506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h+g22wwAA&#10;ANsAAAAPAAAAZHJzL2Rvd25yZXYueG1sRI9Ba8JAFITvgv9heUJvumuxVlNXkUqhJ8VUBW+P7DMJ&#10;zb4N2a1J/70rCB6HmfmGWaw6W4krNb50rGE8UiCIM2dKzjUcfr6GMxA+IBusHJOGf/KwWvZ7C0yM&#10;a3lP1zTkIkLYJ6ihCKFOpPRZQRb9yNXE0bu4xmKIssmlabCNcFvJV6Wm0mLJcaHAmj4Lyn7TP6vh&#10;uL2cTxO1yzf2rW5dpyTbudT6ZdCtP0AE6sIz/Gh/Gw3vU7h/iT9ALm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h+g22wwAAANsAAAAPAAAAAAAAAAAAAAAAAJcCAABkcnMvZG93&#10;bnJldi54bWxQSwUGAAAAAAQABAD1AAAAhwMAAAAA&#10;" filled="f" stroked="f">
                      <v:textbox>
                        <w:txbxContent>
                          <w:p w14:paraId="0E52FFFC" w14:textId="624ECAFD" w:rsidR="00E643C5" w:rsidRPr="003F0F1E" w:rsidRDefault="00E643C5" w:rsidP="003F0F1E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z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v:textbox>
                    </v:shape>
                    <v:shape id="Zone de texte 77" o:spid="_x0000_s1142" type="#_x0000_t202" style="position:absolute;left:52097;top:3019910;width:542923;height:506731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OtqgtwwAA&#10;ANsAAAAPAAAAZHJzL2Rvd25yZXYueG1sRI9Pa8JAFMTvgt9heUJvumux/kldRSqFnpSmKnh7ZJ9J&#10;aPZtyG5N+u1dQfA4zMxvmOW6s5W4UuNLxxrGIwWCOHOm5FzD4edzOAfhA7LByjFp+CcP61W/t8TE&#10;uJa/6ZqGXEQI+wQ1FCHUiZQ+K8iiH7maOHoX11gMUTa5NA22EW4r+arUVFosOS4UWNNHQdlv+mc1&#10;HHeX82mi9vnWvtWt65Rku5Bavwy6zTuIQF14hh/tL6NhNoP7l/gD5OoG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OtqgtwwAAANsAAAAPAAAAAAAAAAAAAAAAAJcCAABkcnMvZG93&#10;bnJldi54bWxQSwUGAAAAAAQABAD1AAAAhwMAAAAA&#10;" filled="f" stroked="f">
                      <v:textbox>
                        <w:txbxContent>
                          <w:p w14:paraId="737AA00F" w14:textId="70594599" w:rsidR="00E643C5" w:rsidRPr="003F0F1E" w:rsidRDefault="00E643C5" w:rsidP="003F0F1E">
                            <w:pPr>
                              <w:rPr>
                                <w:sz w:val="32"/>
                              </w:rPr>
                            </w:pPr>
                            <m:oMathPara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 w:val="32"/>
                                      </w:rPr>
                                      <m:t>y</m:t>
                                    </m:r>
                                  </m:e>
                                </m:acc>
                              </m:oMath>
                            </m:oMathPara>
                          </w:p>
                        </w:txbxContent>
                      </v:textbox>
                    </v:shape>
                  </v:group>
                  <v:shape id="Bulle ronde 91" o:spid="_x0000_s1143" type="#_x0000_t63" style="position:absolute;left:3872865;top:31686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CFJhNwwAA&#10;ANsAAAAPAAAAZHJzL2Rvd25yZXYueG1sRI9RS8NAEITfhf6HYwu+2UtUxKa9llK0FEGhaX/Aktte&#10;QnN7Ibc20V/vCYKPw8x8wyzXo2/VlfrYBDaQzzJQxFWwDTsDp+Pr3TOoKMgW28Bk4IsirFeTmyUW&#10;Ngx8oGspTiUIxwIN1CJdoXWsavIYZ6EjTt459B4lyd5p2+OQ4L7V91n2pD02nBZq7GhbU3UpP72B&#10;R3Hu+8Dy8VC+5S8y8PtuvxNjbqfjZgFKaJT/8F97bw3Mc/j9kn6AXv0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ACFJhNwwAAANsAAAAPAAAAAAAAAAAAAAAAAJcCAABkcnMvZG93&#10;bnJldi54bWxQSwUGAAAAAAQABAD1AAAAhwMAAAAA&#10;" adj="-23622,44834" fillcolor="white [3201]" strokecolor="black [3200]" strokeweight="2pt">
                    <v:textbox inset="0,0,0,0">
                      <w:txbxContent>
                        <w:p w14:paraId="086516C8" w14:textId="48027220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F623C4">
                            <w:rPr>
                              <w:sz w:val="18"/>
                            </w:rPr>
                            <w:t>Motoréducteur</w:t>
                          </w:r>
                        </w:p>
                      </w:txbxContent>
                    </v:textbox>
                  </v:shape>
                  <v:shape id="Bulle ronde 92" o:spid="_x0000_s1144" type="#_x0000_t63" style="position:absolute;left:3872865;top:118554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dhZtxQAA&#10;ANsAAAAPAAAAZHJzL2Rvd25yZXYueG1sRI9Ba8JAFITvhf6H5RW8SN0kB7Wpq4hSEAVF20OOj+wz&#10;Cc2+DbtbE/+9Wyj0OMzMN8xiNZhW3Mj5xrKCdJKAIC6tbrhS8PX58ToH4QOyxtYyKbiTh9Xy+WmB&#10;ubY9n+l2CZWIEPY5KqhD6HIpfVmTQT+xHXH0rtYZDFG6SmqHfYSbVmZJMpUGG44LNXa0qan8vvwY&#10;BWWWjpvjdT8rtoU7bdIZFv1hr9ToZVi/gwg0hP/wX3unFbxl8Psl/gC5fA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J2Fm3FAAAA2wAAAA8AAAAAAAAAAAAAAAAAlwIAAGRycy9k&#10;b3ducmV2LnhtbFBLBQYAAAAABAAEAPUAAACJAwAAAAA=&#10;" adj="-18994,42598" fillcolor="white [3201]" strokecolor="black [3200]" strokeweight="2pt">
                    <v:textbox inset="0,0,0,0">
                      <w:txbxContent>
                        <w:p w14:paraId="24A3B4A3" w14:textId="0A80C281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Flasque</w:t>
                          </w:r>
                        </w:p>
                      </w:txbxContent>
                    </v:textbox>
                  </v:shape>
                  <v:shape id="Bulle ronde 93" o:spid="_x0000_s1145" type="#_x0000_t63" style="position:absolute;left:3872865;top:180086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OrP2xQAA&#10;ANsAAAAPAAAAZHJzL2Rvd25yZXYueG1sRI9Ba8JAFITvQv/D8gq9iG6ioDZ1FVEKRaFF7SHHR/aZ&#10;hGbfht2tif++WxA8DjPzDbNc96YRV3K+tqwgHScgiAuray4VfJ/fRwsQPiBrbCyTght5WK+eBkvM&#10;tO34SNdTKEWEsM9QQRVCm0npi4oM+rFtiaN3sc5giNKVUjvsItw0cpIkM2mw5rhQYUvbioqf069R&#10;UEzSYf152c/zXe6+tukc8+6wV+rlud+8gQjUh0f43v7QCl6n8P8l/gC5+gM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A06s/bFAAAA2wAAAA8AAAAAAAAAAAAAAAAAlwIAAGRycy9k&#10;b3ducmV2LnhtbFBLBQYAAAAABAAEAPUAAACJAwAAAAA=&#10;" adj="-18994,42598" fillcolor="white [3201]" strokecolor="black [3200]" strokeweight="2pt">
                    <v:textbox inset="0,0,0,0">
                      <w:txbxContent>
                        <w:p w14:paraId="40469E36" w14:textId="4A79DECF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Carter</w:t>
                          </w:r>
                        </w:p>
                      </w:txbxContent>
                    </v:textbox>
                  </v:shape>
                  <v:shape id="Bulle ronde 94" o:spid="_x0000_s1146" type="#_x0000_t63" style="position:absolute;top:270573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kOpNRwwAA&#10;ANsAAAAPAAAAZHJzL2Rvd25yZXYueG1sRI9PawIxFMTvgt8hvII3zSqt6GoUESyCh6L20ONj87p/&#10;87Ju4rr20zeC4HGYmd8wy3VnKtFS43LLCsajCARxYnXOqYLv8244A+E8ssbKMim4k4P1qt9bYqzt&#10;jY/UnnwqAoRdjAoy7+tYSpdkZNCNbE0cvF/bGPRBNqnUDd4C3FRyEkVTaTDnsJBhTduMkvJ0NQrK&#10;w2cp/fjjr9i2xSVvf+irmFyVGrx1mwUIT51/hZ/tvVYwf4fHl/AD5Oof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kOpNRwwAAANsAAAAPAAAAAAAAAAAAAAAAAJcCAABkcnMvZG93&#10;bnJldi54bWxQSwUGAAAAAAQABAD1AAAAhwMAAAAA&#10;" adj="54576,24707" fillcolor="white [3201]" strokecolor="black [3200]" strokeweight="2pt">
                    <v:textbox inset="0,0,0,0">
                      <w:txbxContent>
                        <w:p w14:paraId="138750D9" w14:textId="42BBE3D4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Vis</w:t>
                          </w:r>
                        </w:p>
                      </w:txbxContent>
                    </v:textbox>
                  </v:shape>
                  <v:shape id="Bulle ronde 117" o:spid="_x0000_s1147" type="#_x0000_t63" style="position:absolute;left:3872865;top:241617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EINedwQAA&#10;ANwAAAAPAAAAZHJzL2Rvd25yZXYueG1sRE9Ni8IwEL0v+B/CCHtZNFVBSzWKu1BWj1bF69CMbbGZ&#10;lCbW7r/fCIK3ebzPWW16U4uOWldZVjAZRyCIc6srLhScjukoBuE8ssbaMin4Iweb9eBjhYm2Dz5Q&#10;l/lChBB2CSoovW8SKV1ekkE3tg1x4K62NegDbAupW3yEcFPLaRTNpcGKQ0OJDf2UlN+yu1GwiOP8&#10;mKXUfZ2vp9+0+Laz/cUq9Tnst0sQnnr/Fr/cOx3mTxbwfCZcINf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hCDXncEAAADcAAAADwAAAAAAAAAAAAAAAACXAgAAZHJzL2Rvd25y&#10;ZXYueG1sUEsFBgAAAAAEAAQA9QAAAIUDAAAAAA==&#10;" adj="-18840,53460" fillcolor="white [3201]" strokecolor="black [3200]" strokeweight="2pt">
                    <v:textbox inset="0,0,0,0">
                      <w:txbxContent>
                        <w:p w14:paraId="5DB111C6" w14:textId="4D103A49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Ecrou</w:t>
                          </w:r>
                        </w:p>
                      </w:txbxContent>
                    </v:textbox>
                  </v:shape>
                  <v:shape id="Bulle ronde 122" o:spid="_x0000_s1148" type="#_x0000_t63" style="position:absolute;left:3872865;top:303149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/RVTFwQAA&#10;ANwAAAAPAAAAZHJzL2Rvd25yZXYueG1sRE9La8JAEL4L/Q/LFHqRujGI2NRVirTgRcUHPQ/ZyYNm&#10;Z0Nmq/Hfu4LgbT6+58yXvWvUmTqpPRsYjxJQxLm3NZcGTsef9xkoCcgWG89k4EoCy8XLYI6Z9Rfe&#10;0/kQShVDWDI0UIXQZlpLXpFDGfmWOHKF7xyGCLtS2w4vMdw1Ok2SqXZYc2yosKVVRfnf4d8ZkM3w&#10;Y9uyxuOkmbmi2Mnv9FuMeXvtvz5BBerDU/xwr22cn6ZwfyZeoBc3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v0VUxcEAAADcAAAADwAAAAAAAAAAAAAAAACXAgAAZHJzL2Rvd25y&#10;ZXYueG1sUEsFBgAAAAAEAAQA9QAAAIUDAAAAAA==&#10;" adj="-20691,40362" fillcolor="white [3201]" strokecolor="black [3200]" strokeweight="2pt">
                    <v:textbox inset="0,0,0,0">
                      <w:txbxContent>
                        <w:p w14:paraId="46E2CAB8" w14:textId="2FAA1E5A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Goupille</w:t>
                          </w:r>
                        </w:p>
                      </w:txbxContent>
                    </v:textbox>
                  </v:shape>
                  <v:shape id="Bulle ronde 123" o:spid="_x0000_s1149" type="#_x0000_t63" style="position:absolute;top:339344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JDC5CwQAA&#10;ANwAAAAPAAAAZHJzL2Rvd25yZXYueG1sRE9Li8IwEL4L+x/CLHgRTX2wSDXKriB4UqyreByS2bZs&#10;MylN1PrvjSB4m4/vOfNlaytxpcaXjhUMBwkIYu1MybmC38O6PwXhA7LByjEpuJOH5eKjM8fUuBvv&#10;6ZqFXMQQ9ikqKEKoUym9LsiiH7iaOHJ/rrEYImxyaRq8xXBbyVGSfEmLJceGAmtaFaT/s4tVsEG7&#10;O2rcHiZZb+VOP8OJPq+dUt3P9nsGIlAb3uKXe2Pi/NEYns/EC+Ti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iQwuQsEAAADcAAAADwAAAAAAAAAAAAAAAACXAgAAZHJzL2Rvd25y&#10;ZXYueG1sUEsFBgAAAAAEAAQA9QAAAIUDAAAAAA==&#10;" adj="59049,34291" fillcolor="white [3201]" strokecolor="black [3200]" strokeweight="2pt">
                    <v:textbox inset="0,0,0,0">
                      <w:txbxContent>
                        <w:p w14:paraId="0FB52876" w14:textId="5B72D027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Lame mobile</w:t>
                          </w:r>
                        </w:p>
                      </w:txbxContent>
                    </v:textbox>
                  </v:shape>
                  <v:shape id="Bulle ronde 124" o:spid="_x0000_s1150" type="#_x0000_t63" style="position:absolute;top:4008755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9mflSwQAA&#10;ANwAAAAPAAAAZHJzL2Rvd25yZXYueG1sRE9Li8IwEL4L/ocwgjdNFVGpRhHZBWH3Uh+ItyEZ22Iz&#10;KU2s3X+/ERb2Nh/fc9bbzlaipcaXjhVMxgkIYu1MybmC8+lztAThA7LByjEp+CEP202/t8bUuBdn&#10;1B5DLmII+xQVFCHUqZReF2TRj11NHLm7ayyGCJtcmgZfMdxWcpokc2mx5NhQYE37gvTj+LQKdPZ1&#10;vX8vPtqTvOwWfqJ9nd20UsNBt1uBCNSFf/Gf+2Di/OkM3s/EC+TmF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/Zn5UsEAAADcAAAADwAAAAAAAAAAAAAAAACXAgAAZHJzL2Rvd25y&#10;ZXYueG1sUEsFBgAAAAAEAAQA9QAAAIUDAAAAAA==&#10;" adj="60437,30777" fillcolor="white [3201]" strokecolor="black [3200]" strokeweight="2pt">
                    <v:textbox inset="0,0,0,0">
                      <w:txbxContent>
                        <w:p w14:paraId="7CB1E340" w14:textId="0BD5974C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Lame fixe</w:t>
                          </w:r>
                        </w:p>
                      </w:txbxContent>
                    </v:textbox>
                  </v:shape>
                  <v:shape id="Bulle ronde 125" o:spid="_x0000_s1151" type="#_x0000_t63" style="position:absolute;left:3872865;top:3683000;width:1049655;height:50673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kX8YjwQAA&#10;ANwAAAAPAAAAZHJzL2Rvd25yZXYueG1sRE/NagIxEL4XfIcwgreaVbDI1igitKyXQq0PME3GzeJm&#10;smziZvXpm0Kht/n4fmezG10rBupD41nBYl6AINbeNFwrOH+9Pa9BhIhssPVMCu4UYLedPG2wND7x&#10;Jw2nWIscwqFEBTbGrpQyaEsOw9x3xJm7+N5hzLCvpekx5XDXymVRvEiHDecGix0dLOnr6eYUSOse&#10;79X6fpS39H0JttCp+dBKzabj/hVEpDH+i//clcnzlyv4fSZfILc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5F/GI8EAAADcAAAADwAAAAAAAAAAAAAAAACXAgAAZHJzL2Rvd25y&#10;ZXYueG1sUEsFBgAAAAAEAAQA9QAAAIUDAAAAAA==&#10;" adj="-4805,29499" fillcolor="white [3201]" strokecolor="black [3200]" strokeweight="2pt">
                    <v:textbox inset="0,0,0,0">
                      <w:txbxContent>
                        <w:p w14:paraId="538BAEE3" w14:textId="146F7CC1" w:rsidR="00E643C5" w:rsidRPr="00F623C4" w:rsidRDefault="00E643C5" w:rsidP="00F623C4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Socle</w:t>
                          </w:r>
                        </w:p>
                      </w:txbxContent>
                    </v:textbox>
                  </v:shape>
                </v:group>
                <v:shape id="Forme libre 135" o:spid="_x0000_s1152" style="position:absolute;left:977265;top:52070;width:2218055;height:3357245;visibility:visible;mso-wrap-style:square;v-text-anchor:middle" coordsize="2218545,33577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dkYITwgAA&#10;ANwAAAAPAAAAZHJzL2Rvd25yZXYueG1sRE9Li8IwEL4L/ocwwt7WVMUH1SiiyK64l/V9HJqxLTaT&#10;0mS1/nsjLHibj+85k1ltCnGjyuWWFXTaEQjixOqcUwX73epzBMJ5ZI2FZVLwIAezabMxwVjbO//S&#10;betTEULYxagg876MpXRJRgZd25bEgbvYyqAPsEqlrvAewk0hu1E0kAZzDg0ZlrTIKLlu/4yCvjys&#10;B/rUu/4c7Gb5Neysj+m5VOqjVc/HIDzV/i3+d3/rML/Xh9cz4QI5fQI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J2RghPCAAAA3AAAAA8AAAAAAAAAAAAAAAAAlwIAAGRycy9kb3du&#10;cmV2LnhtbFBLBQYAAAAABAAEAPUAAACGAwAAAAA=&#10;" path="m757004,44970l232348,284813,164892,397239,517161,1281659,67456,1484026,,1573967,299804,2473377,509666,2608289,509666,2705725,749509,2735705,846945,2975548,1026827,3005528,1064302,2968052,1191718,3357797,1424066,3290341,1199213,2690734,1379095,2638269,1266669,2375941,1484027,2323475,1581463,2578308,1731364,2548328,1971207,3297836,2218545,3207895,2053653,2675744,2151089,2488367,2173574,2360951,2143594,2233534,2196059,2106118,1851286,1146748,1528997,1064302,1146748,,757004,44970xe" fillcolor="red" stroked="f" strokeweight="2pt">
                  <v:fill opacity="35980f"/>
                  <v:path arrowok="t" o:connecttype="custom" o:connectlocs="756837,44963;232297,284766;164856,397174;517047,1281448;67441,1483782;0,1573708;299738,2472970;509553,2607860;509553,2705280;749343,2735255;846758,2975059;1026600,3005034;1064067,2967564;1191455,3357245;1423751,3289800;1198948,2690292;1378790,2637835;1266389,2375550;1483699,2323093;1581114,2577884;1730982,2547909;1970772,3297294;2218055,3207368;2053199,2675304;2150614,2487958;2173094,2360563;2143121,2233167;2195574,2105772;1850877,1146559;1528659,1064127;1146495,0;756837,44963" o:connectangles="0,0,0,0,0,0,0,0,0,0,0,0,0,0,0,0,0,0,0,0,0,0,0,0,0,0,0,0,0,0,0,0"/>
                </v:shape>
                <v:shape id="Forme libre 137" o:spid="_x0000_s1153" style="position:absolute;left:2184400;top:3244850;width:1715770;height:1955800;visibility:visible;mso-wrap-style:square;v-text-anchor:middle" coordsize="1716373,195621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i/0nPvwAA&#10;ANwAAAAPAAAAZHJzL2Rvd25yZXYueG1sRE9Li8IwEL4L/ocwC9403RVUqmlZCoLrQfB1H5rZtthM&#10;SpPW+u+NIHibj+85m3QwteipdZVlBd+zCARxbnXFhYLLeTtdgXAeWWNtmRQ8yEGajEcbjLW985H6&#10;ky9ECGEXo4LS+yaW0uUlGXQz2xAH7t+2Bn2AbSF1i/cQbmr5E0ULabDi0FBiQ1lJ+e3UGQV5prNr&#10;f1v2+LeT+5U/dzQ/dEpNvobfNQhPg/+I3+6dDvPnS3g9Ey6QyRM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OL/Sc+/AAAA3AAAAA8AAAAAAAAAAAAAAAAAlwIAAGRycy9kb3ducmV2&#10;LnhtbFBLBQYAAAAABAAEAPUAAACDAwAAAAA=&#10;" path="m0,149902l202367,816964,344773,959370,449704,959370,539645,1214203,487180,1259174,637082,1708879,652072,1933731,1131757,1956216,1716373,1446551,1296649,217357,1116767,217357,1034321,,719527,119921,839449,509665,884419,532151,1019331,831954,921895,1281659,682052,1214203,562131,959370,487180,884420,487180,697043,397239,434715,284813,209862,209862,74951,,149902xe" fillcolor="red" stroked="f" strokeweight="2pt">
                  <v:fill opacity="35980f"/>
                  <v:path arrowok="t" o:connecttype="custom" o:connectlocs="0,149870;202296,816790;344652,959166;449546,959166;539455,1213945;487009,1258906;636858,1708516;651843,1933320;1131359,1955800;1715770,1446243;1296193,217311;1116375,217311;1033958,0;719274,119895;839154,509557;884108,532038;1018973,831777;921571,1281386;681812,1213945;561934,959166;487009,884232;487009,696895;397099,434623;284713,209817;209788,74935;0,149870" o:connectangles="0,0,0,0,0,0,0,0,0,0,0,0,0,0,0,0,0,0,0,0,0,0,0,0,0,0"/>
                </v:shape>
                <w10:wrap type="through"/>
              </v:group>
            </w:pict>
          </mc:Fallback>
        </mc:AlternateContent>
      </w:r>
    </w:p>
    <w:sectPr w:rsidR="00E9550F" w:rsidRPr="00E9550F" w:rsidSect="00741F7E">
      <w:headerReference w:type="default" r:id="rId21"/>
      <w:footerReference w:type="default" r:id="rId22"/>
      <w:headerReference w:type="first" r:id="rId23"/>
      <w:footerReference w:type="first" r:id="rId24"/>
      <w:pgSz w:w="11906" w:h="16838"/>
      <w:pgMar w:top="720" w:right="720" w:bottom="244" w:left="720" w:header="709" w:footer="58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91F57D" w14:textId="77777777" w:rsidR="00E643C5" w:rsidRDefault="00E643C5" w:rsidP="004C7154">
      <w:r>
        <w:separator/>
      </w:r>
    </w:p>
  </w:endnote>
  <w:endnote w:type="continuationSeparator" w:id="0">
    <w:p w14:paraId="76C551C4" w14:textId="77777777" w:rsidR="00E643C5" w:rsidRDefault="00E643C5" w:rsidP="004C71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omic Sans MS">
    <w:panose1 w:val="030F0702030302020204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538D932" w14:textId="77777777" w:rsidR="00E643C5" w:rsidRPr="00977D84" w:rsidRDefault="00E643C5" w:rsidP="004C7154">
    <w:pPr>
      <w:pStyle w:val="Pieddepage"/>
      <w:jc w:val="right"/>
    </w:pPr>
    <w:r w:rsidRPr="00977D84">
      <w:t xml:space="preserve">Page </w:t>
    </w:r>
    <w:r w:rsidRPr="00977D84">
      <w:fldChar w:fldCharType="begin"/>
    </w:r>
    <w:r w:rsidRPr="00977D84">
      <w:instrText xml:space="preserve"> PAGE </w:instrText>
    </w:r>
    <w:r w:rsidRPr="00977D84">
      <w:fldChar w:fldCharType="separate"/>
    </w:r>
    <w:r w:rsidR="007B34F7">
      <w:rPr>
        <w:noProof/>
      </w:rPr>
      <w:t>2</w:t>
    </w:r>
    <w:r w:rsidRPr="00977D84">
      <w:fldChar w:fldCharType="end"/>
    </w:r>
    <w:r w:rsidRPr="00977D84">
      <w:t xml:space="preserve"> sur </w:t>
    </w:r>
    <w:fldSimple w:instr=" NUMPAGES ">
      <w:r w:rsidR="007B34F7">
        <w:rPr>
          <w:noProof/>
        </w:rPr>
        <w:t>3</w:t>
      </w:r>
    </w:fldSimple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F97B57" w14:textId="77777777" w:rsidR="00E643C5" w:rsidRPr="000733CF" w:rsidRDefault="00E643C5" w:rsidP="004C7154">
    <w:pPr>
      <w:pStyle w:val="Pieddepage"/>
      <w:jc w:val="right"/>
    </w:pPr>
    <w:r w:rsidRPr="00977D84">
      <w:t xml:space="preserve">Page </w:t>
    </w:r>
    <w:r w:rsidRPr="00977D84">
      <w:fldChar w:fldCharType="begin"/>
    </w:r>
    <w:r w:rsidRPr="00977D84">
      <w:instrText xml:space="preserve"> PAGE </w:instrText>
    </w:r>
    <w:r w:rsidRPr="00977D84">
      <w:fldChar w:fldCharType="separate"/>
    </w:r>
    <w:r w:rsidR="007B34F7">
      <w:rPr>
        <w:noProof/>
      </w:rPr>
      <w:t>1</w:t>
    </w:r>
    <w:r w:rsidRPr="00977D84">
      <w:fldChar w:fldCharType="end"/>
    </w:r>
    <w:r w:rsidRPr="00977D84">
      <w:t xml:space="preserve"> sur </w:t>
    </w:r>
    <w:fldSimple w:instr=" NUMPAGES ">
      <w:r w:rsidR="007B34F7">
        <w:rPr>
          <w:noProof/>
        </w:rPr>
        <w:t>3</w:t>
      </w:r>
    </w:fldSimple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C1EB32D" w14:textId="77777777" w:rsidR="00E643C5" w:rsidRDefault="00E643C5" w:rsidP="004C7154">
      <w:r>
        <w:separator/>
      </w:r>
    </w:p>
  </w:footnote>
  <w:footnote w:type="continuationSeparator" w:id="0">
    <w:p w14:paraId="2403F19F" w14:textId="77777777" w:rsidR="00E643C5" w:rsidRDefault="00E643C5" w:rsidP="004C715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90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806"/>
      <w:gridCol w:w="6841"/>
      <w:gridCol w:w="1843"/>
    </w:tblGrid>
    <w:tr w:rsidR="00E643C5" w14:paraId="7F5133F9" w14:textId="77777777" w:rsidTr="00311180">
      <w:tc>
        <w:tcPr>
          <w:tcW w:w="1806" w:type="dxa"/>
        </w:tcPr>
        <w:p w14:paraId="1F65EE30" w14:textId="77777777" w:rsidR="00E643C5" w:rsidRPr="004C7154" w:rsidRDefault="00E643C5" w:rsidP="004C7154">
          <w:pPr>
            <w:pStyle w:val="En-tte"/>
            <w:jc w:val="center"/>
            <w:rPr>
              <w:i/>
            </w:rPr>
          </w:pPr>
          <w:r w:rsidRPr="004C7154">
            <w:rPr>
              <w:i/>
            </w:rPr>
            <w:t>S si</w:t>
          </w:r>
        </w:p>
      </w:tc>
      <w:tc>
        <w:tcPr>
          <w:tcW w:w="6841" w:type="dxa"/>
        </w:tcPr>
        <w:p w14:paraId="246F7D9B" w14:textId="5B923ADE" w:rsidR="00E643C5" w:rsidRPr="004C7154" w:rsidRDefault="00E643C5" w:rsidP="00CF125C">
          <w:pPr>
            <w:pStyle w:val="En-tte"/>
            <w:jc w:val="center"/>
            <w:rPr>
              <w:b/>
              <w:color w:val="0000FF"/>
            </w:rPr>
          </w:pPr>
          <w:r w:rsidRPr="00DD02C3">
            <w:rPr>
              <w:b/>
              <w:color w:val="0000FF"/>
            </w:rPr>
            <w:t>Schéma Cinématique</w:t>
          </w:r>
          <w:r>
            <w:rPr>
              <w:b/>
              <w:color w:val="0000FF"/>
            </w:rPr>
            <w:t xml:space="preserve"> - Destructeur d’aiguille</w:t>
          </w:r>
        </w:p>
      </w:tc>
      <w:tc>
        <w:tcPr>
          <w:tcW w:w="1843" w:type="dxa"/>
        </w:tcPr>
        <w:p w14:paraId="643278CD" w14:textId="6FE38C43" w:rsidR="00E643C5" w:rsidRPr="004C7154" w:rsidRDefault="00E643C5" w:rsidP="004C7154">
          <w:pPr>
            <w:pStyle w:val="En-tte"/>
            <w:jc w:val="center"/>
            <w:rPr>
              <w:b/>
              <w:i/>
            </w:rPr>
          </w:pPr>
          <w:r>
            <w:rPr>
              <w:b/>
              <w:i/>
            </w:rPr>
            <w:t>TP - 2h00</w:t>
          </w:r>
        </w:p>
      </w:tc>
    </w:tr>
  </w:tbl>
  <w:p w14:paraId="6943E00D" w14:textId="77777777" w:rsidR="00E643C5" w:rsidRPr="00063581" w:rsidRDefault="00E643C5" w:rsidP="004C7154">
    <w:pPr>
      <w:pStyle w:val="En-tt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90" w:type="dxa"/>
      <w:tblInd w:w="1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821"/>
      <w:gridCol w:w="6803"/>
      <w:gridCol w:w="1866"/>
    </w:tblGrid>
    <w:tr w:rsidR="00E643C5" w14:paraId="5B865A48" w14:textId="77777777" w:rsidTr="004C7154">
      <w:tc>
        <w:tcPr>
          <w:tcW w:w="1806" w:type="dxa"/>
        </w:tcPr>
        <w:p w14:paraId="67CCA7F1" w14:textId="77777777" w:rsidR="00E643C5" w:rsidRDefault="00E643C5" w:rsidP="004C7154">
          <w:pPr>
            <w:pStyle w:val="En-tte"/>
          </w:pPr>
          <w:r>
            <w:object w:dxaOrig="1590" w:dyaOrig="1380" w14:anchorId="3F0CB00A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80.65pt;height:69.1pt" o:ole="">
                <v:imagedata r:id="rId1" o:title=""/>
              </v:shape>
              <o:OLEObject Type="Embed" ProgID="PBrush" ShapeID="_x0000_i1025" DrawAspect="Content" ObjectID="_1350503136" r:id="rId2"/>
            </w:object>
          </w:r>
        </w:p>
      </w:tc>
      <w:tc>
        <w:tcPr>
          <w:tcW w:w="6841" w:type="dxa"/>
          <w:vMerge w:val="restart"/>
          <w:vAlign w:val="center"/>
        </w:tcPr>
        <w:p w14:paraId="3153A949" w14:textId="77777777" w:rsidR="00E643C5" w:rsidRPr="00E2201D" w:rsidRDefault="00E643C5" w:rsidP="004C7154">
          <w:pPr>
            <w:jc w:val="center"/>
            <w:rPr>
              <w:b/>
              <w:i/>
              <w:color w:val="0000FF"/>
              <w:sz w:val="36"/>
              <w:szCs w:val="44"/>
              <w:u w:val="single"/>
            </w:rPr>
          </w:pPr>
          <w:r w:rsidRPr="00E2201D">
            <w:rPr>
              <w:b/>
              <w:i/>
              <w:color w:val="0000FF"/>
              <w:sz w:val="36"/>
              <w:szCs w:val="44"/>
              <w:u w:val="single"/>
            </w:rPr>
            <w:t>Schéma Cinématique</w:t>
          </w:r>
        </w:p>
        <w:p w14:paraId="71921C19" w14:textId="5CDAB869" w:rsidR="00E643C5" w:rsidRPr="004C7154" w:rsidRDefault="00E643C5" w:rsidP="004C7154">
          <w:pPr>
            <w:jc w:val="center"/>
            <w:rPr>
              <w:b/>
              <w:color w:val="0000FF"/>
              <w:sz w:val="44"/>
              <w:szCs w:val="44"/>
            </w:rPr>
          </w:pPr>
          <w:r>
            <w:rPr>
              <w:b/>
              <w:color w:val="0000FF"/>
              <w:sz w:val="44"/>
              <w:szCs w:val="44"/>
            </w:rPr>
            <w:t>Destructeur d’aiguille</w:t>
          </w:r>
        </w:p>
      </w:tc>
      <w:tc>
        <w:tcPr>
          <w:tcW w:w="1843" w:type="dxa"/>
        </w:tcPr>
        <w:p w14:paraId="0D4CEF55" w14:textId="77777777" w:rsidR="00E643C5" w:rsidRDefault="00E643C5" w:rsidP="004C7154">
          <w:pPr>
            <w:pStyle w:val="En-tte"/>
          </w:pPr>
          <w:r w:rsidRPr="00760907">
            <w:rPr>
              <w:noProof/>
              <w:lang w:eastAsia="fr-FR"/>
            </w:rPr>
            <w:drawing>
              <wp:inline distT="0" distB="0" distL="0" distR="0" wp14:anchorId="64CA5396" wp14:editId="40F5872C">
                <wp:extent cx="1028700" cy="857250"/>
                <wp:effectExtent l="19050" t="0" r="0" b="0"/>
                <wp:docPr id="11" name="Image 11" descr="s-si_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 descr="s-si_m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/>
                        <a:srcRect l="4274" t="6944" r="9117" b="3703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857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E643C5" w14:paraId="6B2C57E7" w14:textId="77777777" w:rsidTr="00311180">
      <w:tc>
        <w:tcPr>
          <w:tcW w:w="1806" w:type="dxa"/>
        </w:tcPr>
        <w:p w14:paraId="4C426428" w14:textId="77777777" w:rsidR="00E643C5" w:rsidRPr="004C7154" w:rsidRDefault="00E643C5" w:rsidP="004C7154">
          <w:pPr>
            <w:pStyle w:val="En-tte"/>
            <w:jc w:val="center"/>
            <w:rPr>
              <w:i/>
            </w:rPr>
          </w:pPr>
          <w:r w:rsidRPr="004C7154">
            <w:rPr>
              <w:i/>
            </w:rPr>
            <w:t>S si</w:t>
          </w:r>
        </w:p>
      </w:tc>
      <w:tc>
        <w:tcPr>
          <w:tcW w:w="6841" w:type="dxa"/>
          <w:vMerge/>
        </w:tcPr>
        <w:p w14:paraId="2A0930DE" w14:textId="77777777" w:rsidR="00E643C5" w:rsidRDefault="00E643C5" w:rsidP="004C7154">
          <w:pPr>
            <w:pStyle w:val="En-tte"/>
          </w:pPr>
        </w:p>
      </w:tc>
      <w:tc>
        <w:tcPr>
          <w:tcW w:w="1843" w:type="dxa"/>
        </w:tcPr>
        <w:p w14:paraId="3DA4826D" w14:textId="6DCB6843" w:rsidR="00E643C5" w:rsidRPr="004C7154" w:rsidRDefault="00E643C5" w:rsidP="004C7154">
          <w:pPr>
            <w:pStyle w:val="En-tte"/>
            <w:jc w:val="center"/>
            <w:rPr>
              <w:b/>
              <w:i/>
            </w:rPr>
          </w:pPr>
          <w:r>
            <w:rPr>
              <w:b/>
              <w:i/>
            </w:rPr>
            <w:t>TP - 2h00</w:t>
          </w:r>
        </w:p>
      </w:tc>
    </w:tr>
  </w:tbl>
  <w:p w14:paraId="1F351DA0" w14:textId="77777777" w:rsidR="00E643C5" w:rsidRDefault="00E643C5" w:rsidP="004C7154">
    <w:pPr>
      <w:pStyle w:val="En-tt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0E8088D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B1DE424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E9AE5FA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F08CE0A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31D4144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936E81D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DD84BC7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DB388F6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12D27D0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5F64E7C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20B8A02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E7D7410"/>
    <w:multiLevelType w:val="hybridMultilevel"/>
    <w:tmpl w:val="AFFE4E6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180A81"/>
    <w:multiLevelType w:val="hybridMultilevel"/>
    <w:tmpl w:val="487666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6E1791A"/>
    <w:multiLevelType w:val="multilevel"/>
    <w:tmpl w:val="51CC66FE"/>
    <w:lvl w:ilvl="0">
      <w:start w:val="1"/>
      <w:numFmt w:val="decimal"/>
      <w:pStyle w:val="Titre1"/>
      <w:lvlText w:val="%1."/>
      <w:lvlJc w:val="left"/>
      <w:pPr>
        <w:tabs>
          <w:tab w:val="num" w:pos="853"/>
        </w:tabs>
        <w:ind w:left="493" w:hanging="360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1325" w:hanging="641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2098" w:hanging="124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013"/>
        </w:tabs>
        <w:ind w:left="1861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33"/>
        </w:tabs>
        <w:ind w:left="236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453"/>
        </w:tabs>
        <w:ind w:left="286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173"/>
        </w:tabs>
        <w:ind w:left="337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893"/>
        </w:tabs>
        <w:ind w:left="387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613"/>
        </w:tabs>
        <w:ind w:left="4453" w:hanging="1440"/>
      </w:pPr>
      <w:rPr>
        <w:rFonts w:hint="default"/>
      </w:rPr>
    </w:lvl>
  </w:abstractNum>
  <w:abstractNum w:abstractNumId="14">
    <w:nsid w:val="18BC102E"/>
    <w:multiLevelType w:val="hybridMultilevel"/>
    <w:tmpl w:val="BDA6024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AA215AF"/>
    <w:multiLevelType w:val="hybridMultilevel"/>
    <w:tmpl w:val="39F27AB8"/>
    <w:lvl w:ilvl="0" w:tplc="7F2C27D4">
      <w:start w:val="1"/>
      <w:numFmt w:val="decimal"/>
      <w:pStyle w:val="Questions"/>
      <w:lvlText w:val="Q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8701D1"/>
    <w:multiLevelType w:val="multilevel"/>
    <w:tmpl w:val="A0380120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6783554D"/>
    <w:multiLevelType w:val="hybridMultilevel"/>
    <w:tmpl w:val="4852DF54"/>
    <w:lvl w:ilvl="0" w:tplc="E6E44420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7513F9F"/>
    <w:multiLevelType w:val="hybridMultilevel"/>
    <w:tmpl w:val="ED0EC91A"/>
    <w:lvl w:ilvl="0" w:tplc="7D5CCE5C">
      <w:start w:val="1"/>
      <w:numFmt w:val="bullet"/>
      <w:lvlText w:val=""/>
      <w:lvlJc w:val="left"/>
      <w:pPr>
        <w:tabs>
          <w:tab w:val="num" w:pos="360"/>
        </w:tabs>
        <w:ind w:left="113" w:hanging="113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0"/>
  </w:num>
  <w:num w:numId="3">
    <w:abstractNumId w:val="12"/>
  </w:num>
  <w:num w:numId="4">
    <w:abstractNumId w:val="15"/>
  </w:num>
  <w:num w:numId="5">
    <w:abstractNumId w:val="17"/>
  </w:num>
  <w:num w:numId="6">
    <w:abstractNumId w:val="16"/>
  </w:num>
  <w:num w:numId="7">
    <w:abstractNumId w:val="18"/>
  </w:num>
  <w:num w:numId="8">
    <w:abstractNumId w:val="14"/>
  </w:num>
  <w:num w:numId="9">
    <w:abstractNumId w:val="9"/>
  </w:num>
  <w:num w:numId="10">
    <w:abstractNumId w:val="4"/>
  </w:num>
  <w:num w:numId="11">
    <w:abstractNumId w:val="3"/>
  </w:num>
  <w:num w:numId="12">
    <w:abstractNumId w:val="2"/>
  </w:num>
  <w:num w:numId="13">
    <w:abstractNumId w:val="1"/>
  </w:num>
  <w:num w:numId="14">
    <w:abstractNumId w:val="10"/>
  </w:num>
  <w:num w:numId="15">
    <w:abstractNumId w:val="8"/>
  </w:num>
  <w:num w:numId="16">
    <w:abstractNumId w:val="7"/>
  </w:num>
  <w:num w:numId="17">
    <w:abstractNumId w:val="6"/>
  </w:num>
  <w:num w:numId="18">
    <w:abstractNumId w:val="5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0433"/>
  <w:hyphenationZone w:val="425"/>
  <w:drawingGridHorizontalSpacing w:val="57"/>
  <w:drawingGridVerticalSpacing w:val="57"/>
  <w:displayHorizontalDrawingGridEvery w:val="2"/>
  <w:noPunctuationKerning/>
  <w:characterSpacingControl w:val="doNotCompress"/>
  <w:hdrShapeDefaults>
    <o:shapedefaults v:ext="edit" spidmax="2253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201D"/>
    <w:rsid w:val="00012B47"/>
    <w:rsid w:val="00026105"/>
    <w:rsid w:val="00037B54"/>
    <w:rsid w:val="000557B2"/>
    <w:rsid w:val="00063581"/>
    <w:rsid w:val="000733CF"/>
    <w:rsid w:val="000C256B"/>
    <w:rsid w:val="000C6708"/>
    <w:rsid w:val="000E492E"/>
    <w:rsid w:val="000E75AF"/>
    <w:rsid w:val="00101340"/>
    <w:rsid w:val="00105CFE"/>
    <w:rsid w:val="00121893"/>
    <w:rsid w:val="00131378"/>
    <w:rsid w:val="00171B78"/>
    <w:rsid w:val="00177AA1"/>
    <w:rsid w:val="00182EA4"/>
    <w:rsid w:val="001C704E"/>
    <w:rsid w:val="001E104B"/>
    <w:rsid w:val="001F6799"/>
    <w:rsid w:val="001F6BF4"/>
    <w:rsid w:val="001F7D5D"/>
    <w:rsid w:val="002051ED"/>
    <w:rsid w:val="00207BF6"/>
    <w:rsid w:val="0021379E"/>
    <w:rsid w:val="002177D9"/>
    <w:rsid w:val="002226E3"/>
    <w:rsid w:val="0022379D"/>
    <w:rsid w:val="00230322"/>
    <w:rsid w:val="00235DA4"/>
    <w:rsid w:val="00243B90"/>
    <w:rsid w:val="00295BE3"/>
    <w:rsid w:val="002B2DEE"/>
    <w:rsid w:val="002D42AA"/>
    <w:rsid w:val="002D5EEE"/>
    <w:rsid w:val="00311180"/>
    <w:rsid w:val="00312172"/>
    <w:rsid w:val="003256C8"/>
    <w:rsid w:val="0033336E"/>
    <w:rsid w:val="00340FA3"/>
    <w:rsid w:val="003A3B9A"/>
    <w:rsid w:val="003B0E04"/>
    <w:rsid w:val="003C6283"/>
    <w:rsid w:val="003D5785"/>
    <w:rsid w:val="003D7F74"/>
    <w:rsid w:val="003F0F1E"/>
    <w:rsid w:val="0040103B"/>
    <w:rsid w:val="00411302"/>
    <w:rsid w:val="00411F91"/>
    <w:rsid w:val="0042515B"/>
    <w:rsid w:val="0044525F"/>
    <w:rsid w:val="004527A0"/>
    <w:rsid w:val="004831C4"/>
    <w:rsid w:val="004935C2"/>
    <w:rsid w:val="00494E1E"/>
    <w:rsid w:val="004A6E0C"/>
    <w:rsid w:val="004B6BD1"/>
    <w:rsid w:val="004C16F4"/>
    <w:rsid w:val="004C7154"/>
    <w:rsid w:val="004C7B97"/>
    <w:rsid w:val="00507DB9"/>
    <w:rsid w:val="00544C27"/>
    <w:rsid w:val="005460BA"/>
    <w:rsid w:val="00547849"/>
    <w:rsid w:val="00554379"/>
    <w:rsid w:val="00561825"/>
    <w:rsid w:val="00582C71"/>
    <w:rsid w:val="00591414"/>
    <w:rsid w:val="005B1A7D"/>
    <w:rsid w:val="005B7660"/>
    <w:rsid w:val="005C155C"/>
    <w:rsid w:val="005C74A5"/>
    <w:rsid w:val="005D6A89"/>
    <w:rsid w:val="00607219"/>
    <w:rsid w:val="00635CD4"/>
    <w:rsid w:val="00637CE1"/>
    <w:rsid w:val="00656A19"/>
    <w:rsid w:val="0067453D"/>
    <w:rsid w:val="00683D30"/>
    <w:rsid w:val="006A42D0"/>
    <w:rsid w:val="006C215A"/>
    <w:rsid w:val="006C248A"/>
    <w:rsid w:val="0073614C"/>
    <w:rsid w:val="00741F7E"/>
    <w:rsid w:val="00750E32"/>
    <w:rsid w:val="00772F35"/>
    <w:rsid w:val="00791BBC"/>
    <w:rsid w:val="007A169F"/>
    <w:rsid w:val="007B34F7"/>
    <w:rsid w:val="007C5362"/>
    <w:rsid w:val="007C6150"/>
    <w:rsid w:val="007D4DA4"/>
    <w:rsid w:val="007F0BD2"/>
    <w:rsid w:val="007F7BD1"/>
    <w:rsid w:val="00813A1C"/>
    <w:rsid w:val="00815814"/>
    <w:rsid w:val="00815879"/>
    <w:rsid w:val="00831EDB"/>
    <w:rsid w:val="008661E4"/>
    <w:rsid w:val="008708E7"/>
    <w:rsid w:val="00872CAA"/>
    <w:rsid w:val="00875424"/>
    <w:rsid w:val="008B45AF"/>
    <w:rsid w:val="008D36E5"/>
    <w:rsid w:val="00903DDE"/>
    <w:rsid w:val="00916FC8"/>
    <w:rsid w:val="00947033"/>
    <w:rsid w:val="009533F0"/>
    <w:rsid w:val="00967810"/>
    <w:rsid w:val="0097200F"/>
    <w:rsid w:val="00977D84"/>
    <w:rsid w:val="009B3D22"/>
    <w:rsid w:val="009C09CD"/>
    <w:rsid w:val="009C3668"/>
    <w:rsid w:val="009E1A7F"/>
    <w:rsid w:val="009F63D1"/>
    <w:rsid w:val="00A22F59"/>
    <w:rsid w:val="00A51C68"/>
    <w:rsid w:val="00AA14A9"/>
    <w:rsid w:val="00AA4486"/>
    <w:rsid w:val="00AB5D1D"/>
    <w:rsid w:val="00AC64EC"/>
    <w:rsid w:val="00AF0E3E"/>
    <w:rsid w:val="00B054B4"/>
    <w:rsid w:val="00B136A0"/>
    <w:rsid w:val="00B26EA4"/>
    <w:rsid w:val="00B4541C"/>
    <w:rsid w:val="00B70B93"/>
    <w:rsid w:val="00BB12EC"/>
    <w:rsid w:val="00BC7853"/>
    <w:rsid w:val="00BE68E7"/>
    <w:rsid w:val="00C02069"/>
    <w:rsid w:val="00C05DA0"/>
    <w:rsid w:val="00C47244"/>
    <w:rsid w:val="00C814E9"/>
    <w:rsid w:val="00C83EE6"/>
    <w:rsid w:val="00C923DF"/>
    <w:rsid w:val="00CE2866"/>
    <w:rsid w:val="00CF125C"/>
    <w:rsid w:val="00D11C94"/>
    <w:rsid w:val="00D21B86"/>
    <w:rsid w:val="00D34F99"/>
    <w:rsid w:val="00D42B8F"/>
    <w:rsid w:val="00D42CC1"/>
    <w:rsid w:val="00D46CE6"/>
    <w:rsid w:val="00D532FA"/>
    <w:rsid w:val="00D73D57"/>
    <w:rsid w:val="00DC6E62"/>
    <w:rsid w:val="00DD02C3"/>
    <w:rsid w:val="00DD0528"/>
    <w:rsid w:val="00E10ED4"/>
    <w:rsid w:val="00E13F92"/>
    <w:rsid w:val="00E2201D"/>
    <w:rsid w:val="00E27D43"/>
    <w:rsid w:val="00E3638D"/>
    <w:rsid w:val="00E404E6"/>
    <w:rsid w:val="00E57DA6"/>
    <w:rsid w:val="00E643C5"/>
    <w:rsid w:val="00E80C3F"/>
    <w:rsid w:val="00E9550F"/>
    <w:rsid w:val="00EA0205"/>
    <w:rsid w:val="00EA618E"/>
    <w:rsid w:val="00EB0908"/>
    <w:rsid w:val="00EC73CE"/>
    <w:rsid w:val="00ED37D6"/>
    <w:rsid w:val="00EE2DDA"/>
    <w:rsid w:val="00EE4098"/>
    <w:rsid w:val="00F21529"/>
    <w:rsid w:val="00F27F02"/>
    <w:rsid w:val="00F623C4"/>
    <w:rsid w:val="00F77671"/>
    <w:rsid w:val="00F8378F"/>
    <w:rsid w:val="00FB66CC"/>
    <w:rsid w:val="00FD740F"/>
    <w:rsid w:val="00FE6630"/>
    <w:rsid w:val="00FE7A68"/>
    <w:rsid w:val="00FF0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1"/>
    <o:shapelayout v:ext="edit">
      <o:idmap v:ext="edit" data="1"/>
    </o:shapelayout>
  </w:shapeDefaults>
  <w:decimalSymbol w:val=","/>
  <w:listSeparator w:val=";"/>
  <w14:docId w14:val="0C09B4F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Body Text 2" w:uiPriority="99"/>
    <w:lsdException w:name="Note Level 1" w:semiHidden="1" w:uiPriority="99"/>
    <w:lsdException w:name="Note Level 2" w:uiPriority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2201D"/>
    <w:pPr>
      <w:jc w:val="both"/>
    </w:pPr>
    <w:rPr>
      <w:rFonts w:ascii="Calibri" w:eastAsia="Calibri" w:hAnsi="Calibri"/>
      <w:sz w:val="24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FB66CC"/>
    <w:pPr>
      <w:keepNext/>
      <w:numPr>
        <w:numId w:val="1"/>
      </w:numPr>
      <w:shd w:val="clear" w:color="auto" w:fill="FFCC00"/>
      <w:overflowPunct w:val="0"/>
      <w:autoSpaceDE w:val="0"/>
      <w:autoSpaceDN w:val="0"/>
      <w:adjustRightInd w:val="0"/>
      <w:spacing w:after="240"/>
      <w:ind w:left="426" w:hanging="426"/>
      <w:textAlignment w:val="baseline"/>
      <w:outlineLvl w:val="0"/>
    </w:pPr>
    <w:rPr>
      <w:b/>
      <w:color w:val="0000FF"/>
      <w:sz w:val="28"/>
      <w:szCs w:val="20"/>
    </w:rPr>
  </w:style>
  <w:style w:type="paragraph" w:styleId="Titre2">
    <w:name w:val="heading 2"/>
    <w:basedOn w:val="Normal"/>
    <w:next w:val="Corpsdetexte"/>
    <w:uiPriority w:val="9"/>
    <w:qFormat/>
    <w:rsid w:val="00FB66CC"/>
    <w:pPr>
      <w:keepNext/>
      <w:numPr>
        <w:ilvl w:val="1"/>
        <w:numId w:val="1"/>
      </w:numPr>
      <w:spacing w:after="240"/>
      <w:ind w:left="567" w:hanging="567"/>
      <w:outlineLvl w:val="1"/>
    </w:pPr>
    <w:rPr>
      <w:rFonts w:ascii="Verdana" w:hAnsi="Verdana"/>
      <w:b/>
      <w:bCs/>
      <w:i/>
      <w:iCs/>
      <w:noProof/>
      <w:color w:val="0000FF"/>
      <w:sz w:val="22"/>
      <w:szCs w:val="28"/>
      <w:u w:val="single"/>
    </w:rPr>
  </w:style>
  <w:style w:type="paragraph" w:styleId="Titre3">
    <w:name w:val="heading 3"/>
    <w:basedOn w:val="Normal"/>
    <w:next w:val="Corpsdetexte"/>
    <w:autoRedefine/>
    <w:uiPriority w:val="9"/>
    <w:qFormat/>
    <w:rsid w:val="00FB66CC"/>
    <w:pPr>
      <w:keepNext/>
      <w:numPr>
        <w:ilvl w:val="2"/>
        <w:numId w:val="1"/>
      </w:numPr>
      <w:spacing w:after="240"/>
      <w:ind w:left="567" w:hanging="567"/>
      <w:outlineLvl w:val="2"/>
    </w:pPr>
    <w:rPr>
      <w:b/>
      <w:bCs/>
      <w:i/>
      <w:noProof/>
      <w:szCs w:val="26"/>
      <w:u w:val="single"/>
    </w:rPr>
  </w:style>
  <w:style w:type="paragraph" w:styleId="Titre4">
    <w:name w:val="heading 4"/>
    <w:basedOn w:val="Normal"/>
    <w:next w:val="Normal"/>
    <w:link w:val="Titre4Car"/>
    <w:uiPriority w:val="99"/>
    <w:qFormat/>
    <w:rsid w:val="008D36E5"/>
    <w:pPr>
      <w:keepNext/>
      <w:spacing w:before="240" w:after="60"/>
      <w:jc w:val="left"/>
      <w:outlineLvl w:val="3"/>
    </w:pPr>
    <w:rPr>
      <w:rFonts w:ascii="Times New Roman" w:eastAsia="Times New Roman" w:hAnsi="Times New Roman"/>
      <w:b/>
      <w:bCs/>
      <w:sz w:val="28"/>
      <w:szCs w:val="2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55437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55437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semiHidden/>
    <w:rsid w:val="00DD0528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uiPriority w:val="99"/>
    <w:rsid w:val="00063581"/>
    <w:rPr>
      <w:sz w:val="24"/>
      <w:szCs w:val="24"/>
      <w:lang w:val="fr-FR" w:eastAsia="fr-FR" w:bidi="ar-SA"/>
    </w:rPr>
  </w:style>
  <w:style w:type="paragraph" w:styleId="Corpsdetexte">
    <w:name w:val="Body Text"/>
    <w:basedOn w:val="Normal"/>
    <w:link w:val="CorpsdetexteCar"/>
    <w:rsid w:val="00063581"/>
  </w:style>
  <w:style w:type="character" w:customStyle="1" w:styleId="Titre1Car">
    <w:name w:val="Titre 1 Car"/>
    <w:link w:val="Titre1"/>
    <w:uiPriority w:val="9"/>
    <w:rsid w:val="00FB66CC"/>
    <w:rPr>
      <w:rFonts w:ascii="Arial" w:hAnsi="Arial" w:cs="Arial"/>
      <w:b/>
      <w:color w:val="0000FF"/>
      <w:sz w:val="28"/>
      <w:shd w:val="clear" w:color="auto" w:fill="FFCC00"/>
    </w:rPr>
  </w:style>
  <w:style w:type="character" w:customStyle="1" w:styleId="CorpsdetexteCar">
    <w:name w:val="Corps de texte Car"/>
    <w:link w:val="Corpsdetexte"/>
    <w:rsid w:val="00063581"/>
    <w:rPr>
      <w:rFonts w:ascii="Arial" w:hAnsi="Arial" w:cs="Arial"/>
      <w:szCs w:val="24"/>
      <w:lang w:val="fr-FR" w:eastAsia="fr-FR" w:bidi="ar-SA"/>
    </w:rPr>
  </w:style>
  <w:style w:type="paragraph" w:styleId="Paragraphedeliste">
    <w:name w:val="List Paragraph"/>
    <w:basedOn w:val="Normal"/>
    <w:uiPriority w:val="72"/>
    <w:rsid w:val="00FB66CC"/>
    <w:pPr>
      <w:ind w:left="720"/>
      <w:contextualSpacing/>
    </w:pPr>
  </w:style>
  <w:style w:type="paragraph" w:customStyle="1" w:styleId="Questions">
    <w:name w:val="Questions"/>
    <w:basedOn w:val="Paragraphedeliste"/>
    <w:qFormat/>
    <w:rsid w:val="002051ED"/>
    <w:pPr>
      <w:numPr>
        <w:numId w:val="4"/>
      </w:numPr>
      <w:ind w:left="567" w:hanging="567"/>
    </w:pPr>
    <w:rPr>
      <w:b/>
      <w:i/>
      <w:u w:val="single"/>
    </w:rPr>
  </w:style>
  <w:style w:type="paragraph" w:styleId="Titre">
    <w:name w:val="Title"/>
    <w:basedOn w:val="Normal"/>
    <w:next w:val="Normal"/>
    <w:link w:val="TitreCar"/>
    <w:rsid w:val="003C628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rsid w:val="003C628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rsid w:val="003C628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ous-titreCar">
    <w:name w:val="Sous-titre Car"/>
    <w:basedOn w:val="Policepardfaut"/>
    <w:link w:val="Sous-titre"/>
    <w:rsid w:val="003C628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Retraitcorpsdetexte">
    <w:name w:val="Body Text Indent"/>
    <w:basedOn w:val="Normal"/>
    <w:link w:val="RetraitcorpsdetexteCar"/>
    <w:rsid w:val="00E2201D"/>
    <w:pPr>
      <w:overflowPunct w:val="0"/>
      <w:autoSpaceDE w:val="0"/>
      <w:autoSpaceDN w:val="0"/>
      <w:adjustRightInd w:val="0"/>
      <w:spacing w:before="120"/>
      <w:ind w:left="170" w:hanging="170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RetraitcorpsdetexteCar">
    <w:name w:val="Retrait corps de texte Car"/>
    <w:basedOn w:val="Policepardfaut"/>
    <w:link w:val="Retraitcorpsdetexte"/>
    <w:rsid w:val="00E2201D"/>
    <w:rPr>
      <w:sz w:val="24"/>
      <w:lang w:bidi="he-IL"/>
    </w:rPr>
  </w:style>
  <w:style w:type="paragraph" w:styleId="Corpsdetexte3">
    <w:name w:val="Body Text 3"/>
    <w:basedOn w:val="Normal"/>
    <w:link w:val="Corpsdetexte3Car"/>
    <w:rsid w:val="00E2201D"/>
    <w:pPr>
      <w:overflowPunct w:val="0"/>
      <w:autoSpaceDE w:val="0"/>
      <w:autoSpaceDN w:val="0"/>
      <w:adjustRightInd w:val="0"/>
      <w:jc w:val="left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Corpsdetexte3Car">
    <w:name w:val="Corps de texte 3 Car"/>
    <w:basedOn w:val="Policepardfaut"/>
    <w:link w:val="Corpsdetexte3"/>
    <w:rsid w:val="00E2201D"/>
    <w:rPr>
      <w:sz w:val="24"/>
      <w:lang w:bidi="he-IL"/>
    </w:rPr>
  </w:style>
  <w:style w:type="paragraph" w:styleId="Corpsdetexte2">
    <w:name w:val="Body Text 2"/>
    <w:basedOn w:val="Normal"/>
    <w:link w:val="Corpsdetexte2Car"/>
    <w:uiPriority w:val="99"/>
    <w:unhideWhenUsed/>
    <w:rsid w:val="002051ED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rsid w:val="002051ED"/>
    <w:rPr>
      <w:rFonts w:ascii="Calibri" w:eastAsia="Calibri" w:hAnsi="Calibri"/>
      <w:sz w:val="24"/>
      <w:szCs w:val="22"/>
      <w:lang w:eastAsia="en-US"/>
    </w:rPr>
  </w:style>
  <w:style w:type="paragraph" w:customStyle="1" w:styleId="Eleves">
    <w:name w:val="Eleves"/>
    <w:basedOn w:val="Corpsdetexte"/>
    <w:qFormat/>
    <w:rsid w:val="00591414"/>
    <w:pPr>
      <w:ind w:right="992"/>
      <w:jc w:val="left"/>
    </w:pPr>
    <w:rPr>
      <w:rFonts w:ascii="Comic Sans MS" w:hAnsi="Comic Sans MS"/>
      <w:color w:val="3366FF"/>
      <w:sz w:val="30"/>
      <w:szCs w:val="30"/>
      <w:u w:val="dotted" w:color="000000" w:themeColor="text1"/>
      <w:lang w:val="de-DE"/>
    </w:rPr>
  </w:style>
  <w:style w:type="character" w:customStyle="1" w:styleId="Titre4Car">
    <w:name w:val="Titre 4 Car"/>
    <w:basedOn w:val="Policepardfaut"/>
    <w:link w:val="Titre4"/>
    <w:uiPriority w:val="99"/>
    <w:rsid w:val="008D36E5"/>
    <w:rPr>
      <w:b/>
      <w:bCs/>
      <w:sz w:val="28"/>
      <w:szCs w:val="28"/>
    </w:rPr>
  </w:style>
  <w:style w:type="table" w:styleId="Grille">
    <w:name w:val="Table Grid"/>
    <w:basedOn w:val="TableauNormal"/>
    <w:rsid w:val="005460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67"/>
    <w:rsid w:val="00D11C94"/>
    <w:rPr>
      <w:color w:val="80808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Body Text 2" w:uiPriority="99"/>
    <w:lsdException w:name="Note Level 1" w:semiHidden="1" w:uiPriority="99"/>
    <w:lsdException w:name="Note Level 2" w:uiPriority="1"/>
    <w:lsdException w:name="Note Level 3" w:uiPriority="60"/>
    <w:lsdException w:name="Note Level 4" w:uiPriority="61"/>
    <w:lsdException w:name="Note Level 5" w:uiPriority="62"/>
    <w:lsdException w:name="Note Level 6" w:uiPriority="63"/>
    <w:lsdException w:name="Note Level 7" w:uiPriority="64"/>
    <w:lsdException w:name="Note Level 8" w:uiPriority="65"/>
    <w:lsdException w:name="Note Level 9" w:uiPriority="66"/>
    <w:lsdException w:name="Placeholder Text" w:uiPriority="67"/>
    <w:lsdException w:name="No Spacing" w:uiPriority="68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semiHidden="1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semiHidden="1" w:uiPriority="37" w:unhideWhenUsed="1"/>
    <w:lsdException w:name="Colorful Shading Accent 6" w:semiHidden="1" w:uiPriority="39" w:unhideWhenUsed="1" w:qFormat="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E2201D"/>
    <w:pPr>
      <w:jc w:val="both"/>
    </w:pPr>
    <w:rPr>
      <w:rFonts w:ascii="Calibri" w:eastAsia="Calibri" w:hAnsi="Calibri"/>
      <w:sz w:val="24"/>
      <w:szCs w:val="22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FB66CC"/>
    <w:pPr>
      <w:keepNext/>
      <w:numPr>
        <w:numId w:val="1"/>
      </w:numPr>
      <w:shd w:val="clear" w:color="auto" w:fill="FFCC00"/>
      <w:overflowPunct w:val="0"/>
      <w:autoSpaceDE w:val="0"/>
      <w:autoSpaceDN w:val="0"/>
      <w:adjustRightInd w:val="0"/>
      <w:spacing w:after="240"/>
      <w:ind w:left="426" w:hanging="426"/>
      <w:textAlignment w:val="baseline"/>
      <w:outlineLvl w:val="0"/>
    </w:pPr>
    <w:rPr>
      <w:b/>
      <w:color w:val="0000FF"/>
      <w:sz w:val="28"/>
      <w:szCs w:val="20"/>
    </w:rPr>
  </w:style>
  <w:style w:type="paragraph" w:styleId="Titre2">
    <w:name w:val="heading 2"/>
    <w:basedOn w:val="Normal"/>
    <w:next w:val="Corpsdetexte"/>
    <w:uiPriority w:val="9"/>
    <w:qFormat/>
    <w:rsid w:val="00FB66CC"/>
    <w:pPr>
      <w:keepNext/>
      <w:numPr>
        <w:ilvl w:val="1"/>
        <w:numId w:val="1"/>
      </w:numPr>
      <w:spacing w:after="240"/>
      <w:ind w:left="567" w:hanging="567"/>
      <w:outlineLvl w:val="1"/>
    </w:pPr>
    <w:rPr>
      <w:rFonts w:ascii="Verdana" w:hAnsi="Verdana"/>
      <w:b/>
      <w:bCs/>
      <w:i/>
      <w:iCs/>
      <w:noProof/>
      <w:color w:val="0000FF"/>
      <w:sz w:val="22"/>
      <w:szCs w:val="28"/>
      <w:u w:val="single"/>
    </w:rPr>
  </w:style>
  <w:style w:type="paragraph" w:styleId="Titre3">
    <w:name w:val="heading 3"/>
    <w:basedOn w:val="Normal"/>
    <w:next w:val="Corpsdetexte"/>
    <w:autoRedefine/>
    <w:uiPriority w:val="9"/>
    <w:qFormat/>
    <w:rsid w:val="00FB66CC"/>
    <w:pPr>
      <w:keepNext/>
      <w:numPr>
        <w:ilvl w:val="2"/>
        <w:numId w:val="1"/>
      </w:numPr>
      <w:spacing w:after="240"/>
      <w:ind w:left="567" w:hanging="567"/>
      <w:outlineLvl w:val="2"/>
    </w:pPr>
    <w:rPr>
      <w:b/>
      <w:bCs/>
      <w:i/>
      <w:noProof/>
      <w:szCs w:val="26"/>
      <w:u w:val="single"/>
    </w:rPr>
  </w:style>
  <w:style w:type="paragraph" w:styleId="Titre4">
    <w:name w:val="heading 4"/>
    <w:basedOn w:val="Normal"/>
    <w:next w:val="Normal"/>
    <w:link w:val="Titre4Car"/>
    <w:uiPriority w:val="99"/>
    <w:qFormat/>
    <w:rsid w:val="008D36E5"/>
    <w:pPr>
      <w:keepNext/>
      <w:spacing w:before="240" w:after="60"/>
      <w:jc w:val="left"/>
      <w:outlineLvl w:val="3"/>
    </w:pPr>
    <w:rPr>
      <w:rFonts w:ascii="Times New Roman" w:eastAsia="Times New Roman" w:hAnsi="Times New Roman"/>
      <w:b/>
      <w:bCs/>
      <w:sz w:val="28"/>
      <w:szCs w:val="2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rsid w:val="0055437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55437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semiHidden/>
    <w:rsid w:val="00DD0528"/>
    <w:rPr>
      <w:rFonts w:ascii="Tahoma" w:hAnsi="Tahoma" w:cs="Tahoma"/>
      <w:sz w:val="16"/>
      <w:szCs w:val="16"/>
    </w:rPr>
  </w:style>
  <w:style w:type="character" w:customStyle="1" w:styleId="En-tteCar">
    <w:name w:val="En-tête Car"/>
    <w:link w:val="En-tte"/>
    <w:uiPriority w:val="99"/>
    <w:rsid w:val="00063581"/>
    <w:rPr>
      <w:sz w:val="24"/>
      <w:szCs w:val="24"/>
      <w:lang w:val="fr-FR" w:eastAsia="fr-FR" w:bidi="ar-SA"/>
    </w:rPr>
  </w:style>
  <w:style w:type="paragraph" w:styleId="Corpsdetexte">
    <w:name w:val="Body Text"/>
    <w:basedOn w:val="Normal"/>
    <w:link w:val="CorpsdetexteCar"/>
    <w:rsid w:val="00063581"/>
  </w:style>
  <w:style w:type="character" w:customStyle="1" w:styleId="Titre1Car">
    <w:name w:val="Titre 1 Car"/>
    <w:link w:val="Titre1"/>
    <w:uiPriority w:val="9"/>
    <w:rsid w:val="00FB66CC"/>
    <w:rPr>
      <w:rFonts w:ascii="Arial" w:hAnsi="Arial" w:cs="Arial"/>
      <w:b/>
      <w:color w:val="0000FF"/>
      <w:sz w:val="28"/>
      <w:shd w:val="clear" w:color="auto" w:fill="FFCC00"/>
    </w:rPr>
  </w:style>
  <w:style w:type="character" w:customStyle="1" w:styleId="CorpsdetexteCar">
    <w:name w:val="Corps de texte Car"/>
    <w:link w:val="Corpsdetexte"/>
    <w:rsid w:val="00063581"/>
    <w:rPr>
      <w:rFonts w:ascii="Arial" w:hAnsi="Arial" w:cs="Arial"/>
      <w:szCs w:val="24"/>
      <w:lang w:val="fr-FR" w:eastAsia="fr-FR" w:bidi="ar-SA"/>
    </w:rPr>
  </w:style>
  <w:style w:type="paragraph" w:styleId="Paragraphedeliste">
    <w:name w:val="List Paragraph"/>
    <w:basedOn w:val="Normal"/>
    <w:uiPriority w:val="72"/>
    <w:rsid w:val="00FB66CC"/>
    <w:pPr>
      <w:ind w:left="720"/>
      <w:contextualSpacing/>
    </w:pPr>
  </w:style>
  <w:style w:type="paragraph" w:customStyle="1" w:styleId="Questions">
    <w:name w:val="Questions"/>
    <w:basedOn w:val="Paragraphedeliste"/>
    <w:qFormat/>
    <w:rsid w:val="002051ED"/>
    <w:pPr>
      <w:numPr>
        <w:numId w:val="4"/>
      </w:numPr>
      <w:ind w:left="567" w:hanging="567"/>
    </w:pPr>
    <w:rPr>
      <w:b/>
      <w:i/>
      <w:u w:val="single"/>
    </w:rPr>
  </w:style>
  <w:style w:type="paragraph" w:styleId="Titre">
    <w:name w:val="Title"/>
    <w:basedOn w:val="Normal"/>
    <w:next w:val="Normal"/>
    <w:link w:val="TitreCar"/>
    <w:rsid w:val="003C628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reCar">
    <w:name w:val="Titre Car"/>
    <w:basedOn w:val="Policepardfaut"/>
    <w:link w:val="Titre"/>
    <w:rsid w:val="003C628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rsid w:val="003C628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Sous-titreCar">
    <w:name w:val="Sous-titre Car"/>
    <w:basedOn w:val="Policepardfaut"/>
    <w:link w:val="Sous-titre"/>
    <w:rsid w:val="003C628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Retraitcorpsdetexte">
    <w:name w:val="Body Text Indent"/>
    <w:basedOn w:val="Normal"/>
    <w:link w:val="RetraitcorpsdetexteCar"/>
    <w:rsid w:val="00E2201D"/>
    <w:pPr>
      <w:overflowPunct w:val="0"/>
      <w:autoSpaceDE w:val="0"/>
      <w:autoSpaceDN w:val="0"/>
      <w:adjustRightInd w:val="0"/>
      <w:spacing w:before="120"/>
      <w:ind w:left="170" w:hanging="170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RetraitcorpsdetexteCar">
    <w:name w:val="Retrait corps de texte Car"/>
    <w:basedOn w:val="Policepardfaut"/>
    <w:link w:val="Retraitcorpsdetexte"/>
    <w:rsid w:val="00E2201D"/>
    <w:rPr>
      <w:sz w:val="24"/>
      <w:lang w:bidi="he-IL"/>
    </w:rPr>
  </w:style>
  <w:style w:type="paragraph" w:styleId="Corpsdetexte3">
    <w:name w:val="Body Text 3"/>
    <w:basedOn w:val="Normal"/>
    <w:link w:val="Corpsdetexte3Car"/>
    <w:rsid w:val="00E2201D"/>
    <w:pPr>
      <w:overflowPunct w:val="0"/>
      <w:autoSpaceDE w:val="0"/>
      <w:autoSpaceDN w:val="0"/>
      <w:adjustRightInd w:val="0"/>
      <w:jc w:val="left"/>
      <w:textAlignment w:val="baseline"/>
    </w:pPr>
    <w:rPr>
      <w:rFonts w:ascii="Times New Roman" w:eastAsia="Times New Roman" w:hAnsi="Times New Roman"/>
      <w:szCs w:val="20"/>
      <w:lang w:eastAsia="fr-FR" w:bidi="he-IL"/>
    </w:rPr>
  </w:style>
  <w:style w:type="character" w:customStyle="1" w:styleId="Corpsdetexte3Car">
    <w:name w:val="Corps de texte 3 Car"/>
    <w:basedOn w:val="Policepardfaut"/>
    <w:link w:val="Corpsdetexte3"/>
    <w:rsid w:val="00E2201D"/>
    <w:rPr>
      <w:sz w:val="24"/>
      <w:lang w:bidi="he-IL"/>
    </w:rPr>
  </w:style>
  <w:style w:type="paragraph" w:styleId="Corpsdetexte2">
    <w:name w:val="Body Text 2"/>
    <w:basedOn w:val="Normal"/>
    <w:link w:val="Corpsdetexte2Car"/>
    <w:uiPriority w:val="99"/>
    <w:unhideWhenUsed/>
    <w:rsid w:val="002051ED"/>
    <w:pPr>
      <w:spacing w:after="120" w:line="480" w:lineRule="auto"/>
    </w:pPr>
  </w:style>
  <w:style w:type="character" w:customStyle="1" w:styleId="Corpsdetexte2Car">
    <w:name w:val="Corps de texte 2 Car"/>
    <w:basedOn w:val="Policepardfaut"/>
    <w:link w:val="Corpsdetexte2"/>
    <w:uiPriority w:val="99"/>
    <w:rsid w:val="002051ED"/>
    <w:rPr>
      <w:rFonts w:ascii="Calibri" w:eastAsia="Calibri" w:hAnsi="Calibri"/>
      <w:sz w:val="24"/>
      <w:szCs w:val="22"/>
      <w:lang w:eastAsia="en-US"/>
    </w:rPr>
  </w:style>
  <w:style w:type="paragraph" w:customStyle="1" w:styleId="Eleves">
    <w:name w:val="Eleves"/>
    <w:basedOn w:val="Corpsdetexte"/>
    <w:qFormat/>
    <w:rsid w:val="00591414"/>
    <w:pPr>
      <w:ind w:right="992"/>
      <w:jc w:val="left"/>
    </w:pPr>
    <w:rPr>
      <w:rFonts w:ascii="Comic Sans MS" w:hAnsi="Comic Sans MS"/>
      <w:color w:val="3366FF"/>
      <w:sz w:val="30"/>
      <w:szCs w:val="30"/>
      <w:u w:val="dotted" w:color="000000" w:themeColor="text1"/>
      <w:lang w:val="de-DE"/>
    </w:rPr>
  </w:style>
  <w:style w:type="character" w:customStyle="1" w:styleId="Titre4Car">
    <w:name w:val="Titre 4 Car"/>
    <w:basedOn w:val="Policepardfaut"/>
    <w:link w:val="Titre4"/>
    <w:uiPriority w:val="99"/>
    <w:rsid w:val="008D36E5"/>
    <w:rPr>
      <w:b/>
      <w:bCs/>
      <w:sz w:val="28"/>
      <w:szCs w:val="28"/>
    </w:rPr>
  </w:style>
  <w:style w:type="table" w:styleId="Grille">
    <w:name w:val="Table Grid"/>
    <w:basedOn w:val="TableauNormal"/>
    <w:rsid w:val="005460B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67"/>
    <w:rsid w:val="00D11C94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emf"/><Relationship Id="rId20" Type="http://schemas.openxmlformats.org/officeDocument/2006/relationships/image" Target="media/image11.png"/><Relationship Id="rId21" Type="http://schemas.openxmlformats.org/officeDocument/2006/relationships/header" Target="header1.xml"/><Relationship Id="rId22" Type="http://schemas.openxmlformats.org/officeDocument/2006/relationships/footer" Target="footer1.xml"/><Relationship Id="rId23" Type="http://schemas.openxmlformats.org/officeDocument/2006/relationships/header" Target="header2.xml"/><Relationship Id="rId24" Type="http://schemas.openxmlformats.org/officeDocument/2006/relationships/footer" Target="footer2.xml"/><Relationship Id="rId25" Type="http://schemas.openxmlformats.org/officeDocument/2006/relationships/fontTable" Target="fontTable.xml"/><Relationship Id="rId26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gif"/><Relationship Id="rId13" Type="http://schemas.openxmlformats.org/officeDocument/2006/relationships/image" Target="media/image5.gif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microsoft.com/office/2007/relationships/hdphoto" Target="media/hdphoto1.wdp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Relationship Id="rId2" Type="http://schemas.openxmlformats.org/officeDocument/2006/relationships/oleObject" Target="embeddings/oleObject1.bin"/><Relationship Id="rId3" Type="http://schemas.openxmlformats.org/officeDocument/2006/relationships/image" Target="media/image1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intosh%20HD:Users:rems7881:Documents:lycee_jules_ferry:20%20-%20SSI:TRAVAIL:charte_ssi_v2.dotx" TargetMode="Externa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2108194-5E97-0C42-8AA9-A2D653A136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charte_ssi_v2.dotx</Template>
  <TotalTime>160</TotalTime>
  <Pages>3</Pages>
  <Words>242</Words>
  <Characters>1335</Characters>
  <Application>Microsoft Macintosh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Hewlett-Packard Company</Company>
  <LinksUpToDate>false</LinksUpToDate>
  <CharactersWithSpaces>1574</CharactersWithSpaces>
  <SharedDoc>false</SharedDoc>
  <HLinks>
    <vt:vector size="6" baseType="variant">
      <vt:variant>
        <vt:i4>3539018</vt:i4>
      </vt:variant>
      <vt:variant>
        <vt:i4>-1</vt:i4>
      </vt:variant>
      <vt:variant>
        <vt:i4>1590</vt:i4>
      </vt:variant>
      <vt:variant>
        <vt:i4>1</vt:i4>
      </vt:variant>
      <vt:variant>
        <vt:lpwstr>http://upload.wikimedia.org/wikipedia/commons/e/eb/Diagramme_FAST-2.jpg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STAVRAKAS Rémi</dc:creator>
  <cp:keywords/>
  <cp:lastModifiedBy>STAVRAKAS Rémi</cp:lastModifiedBy>
  <cp:revision>35</cp:revision>
  <cp:lastPrinted>2013-11-04T11:18:00Z</cp:lastPrinted>
  <dcterms:created xsi:type="dcterms:W3CDTF">2013-11-04T11:28:00Z</dcterms:created>
  <dcterms:modified xsi:type="dcterms:W3CDTF">2014-11-04T21:59:00Z</dcterms:modified>
</cp:coreProperties>
</file>